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0" w:type="auto"/>
        <w:tblInd w:w="-147" w:type="dxa"/>
        <w:tblLook w:val="04A0" w:firstRow="1" w:lastRow="0" w:firstColumn="1" w:lastColumn="0" w:noHBand="0" w:noVBand="1"/>
      </w:tblPr>
      <w:tblGrid>
        <w:gridCol w:w="1276"/>
        <w:gridCol w:w="6"/>
        <w:gridCol w:w="5060"/>
        <w:gridCol w:w="2674"/>
        <w:gridCol w:w="1682"/>
        <w:gridCol w:w="2875"/>
      </w:tblGrid>
      <w:tr w:rsidR="00D77AD4" w:rsidRPr="00D77AD4" w14:paraId="37421ACD" w14:textId="77777777" w:rsidTr="002851F2">
        <w:tc>
          <w:tcPr>
            <w:tcW w:w="1282" w:type="dxa"/>
            <w:gridSpan w:val="2"/>
          </w:tcPr>
          <w:p w14:paraId="2C21C49F" w14:textId="1F085A87" w:rsidR="00FE68C6" w:rsidRPr="00D77AD4" w:rsidRDefault="00FE68C6" w:rsidP="00507B2B">
            <w:pPr>
              <w:tabs>
                <w:tab w:val="left" w:pos="6525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D77AD4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№ п/п</w:t>
            </w:r>
          </w:p>
        </w:tc>
        <w:tc>
          <w:tcPr>
            <w:tcW w:w="12291" w:type="dxa"/>
            <w:gridSpan w:val="4"/>
          </w:tcPr>
          <w:p w14:paraId="1BA670D5" w14:textId="77777777" w:rsidR="00507B2B" w:rsidRDefault="00507B2B" w:rsidP="00FE68C6">
            <w:pPr>
              <w:tabs>
                <w:tab w:val="left" w:pos="6525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  <w:p w14:paraId="6445C5BA" w14:textId="344023B4" w:rsidR="00FE68C6" w:rsidRPr="00D77AD4" w:rsidRDefault="00FE68C6" w:rsidP="00FE68C6">
            <w:pPr>
              <w:tabs>
                <w:tab w:val="left" w:pos="6525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D77AD4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ПЕРЕЧЕНЬ ЛОКАЛЬНО-НОРМАТИВНЫХ АКТОВ</w:t>
            </w:r>
          </w:p>
          <w:p w14:paraId="2680D397" w14:textId="4E0300E2" w:rsidR="00FE68C6" w:rsidRPr="00D77AD4" w:rsidRDefault="00FE68C6" w:rsidP="001A5918">
            <w:pPr>
              <w:tabs>
                <w:tab w:val="left" w:pos="6525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D77AD4" w:rsidRPr="00D77AD4" w14:paraId="1AF0DA8E" w14:textId="77777777" w:rsidTr="002851F2">
        <w:tc>
          <w:tcPr>
            <w:tcW w:w="1282" w:type="dxa"/>
            <w:gridSpan w:val="2"/>
          </w:tcPr>
          <w:p w14:paraId="2FA98CBC" w14:textId="77777777" w:rsidR="00FE68C6" w:rsidRPr="00507B2B" w:rsidRDefault="00FE68C6" w:rsidP="0081708F">
            <w:pPr>
              <w:pStyle w:val="a8"/>
              <w:numPr>
                <w:ilvl w:val="0"/>
                <w:numId w:val="15"/>
              </w:numPr>
              <w:tabs>
                <w:tab w:val="left" w:pos="6525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291" w:type="dxa"/>
            <w:gridSpan w:val="4"/>
          </w:tcPr>
          <w:p w14:paraId="1688D8C6" w14:textId="75CBB704" w:rsidR="00FE68C6" w:rsidRPr="00507B2B" w:rsidRDefault="00FE68C6" w:rsidP="001A5918">
            <w:pPr>
              <w:tabs>
                <w:tab w:val="left" w:pos="6525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B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Устав</w:t>
            </w:r>
          </w:p>
        </w:tc>
      </w:tr>
      <w:tr w:rsidR="00D77AD4" w:rsidRPr="00D77AD4" w14:paraId="525DEA65" w14:textId="77777777" w:rsidTr="002851F2">
        <w:tc>
          <w:tcPr>
            <w:tcW w:w="1282" w:type="dxa"/>
            <w:gridSpan w:val="2"/>
          </w:tcPr>
          <w:p w14:paraId="5BC22DDF" w14:textId="77777777" w:rsidR="00FE68C6" w:rsidRPr="00507B2B" w:rsidRDefault="00FE68C6" w:rsidP="0081708F">
            <w:pPr>
              <w:pStyle w:val="a8"/>
              <w:numPr>
                <w:ilvl w:val="0"/>
                <w:numId w:val="15"/>
              </w:numPr>
              <w:tabs>
                <w:tab w:val="left" w:pos="6525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291" w:type="dxa"/>
            <w:gridSpan w:val="4"/>
          </w:tcPr>
          <w:p w14:paraId="43669B3A" w14:textId="234BDBC7" w:rsidR="00FE68C6" w:rsidRPr="00507B2B" w:rsidRDefault="00FE68C6" w:rsidP="001A5918">
            <w:pPr>
              <w:tabs>
                <w:tab w:val="left" w:pos="6525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B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Лицензия на образовательную деятельность</w:t>
            </w:r>
          </w:p>
        </w:tc>
      </w:tr>
      <w:tr w:rsidR="00D77AD4" w:rsidRPr="00D77AD4" w14:paraId="0119F0E7" w14:textId="77777777" w:rsidTr="002851F2">
        <w:tc>
          <w:tcPr>
            <w:tcW w:w="1282" w:type="dxa"/>
            <w:gridSpan w:val="2"/>
          </w:tcPr>
          <w:p w14:paraId="013A6A70" w14:textId="77777777" w:rsidR="00FE68C6" w:rsidRPr="00507B2B" w:rsidRDefault="00FE68C6" w:rsidP="0081708F">
            <w:pPr>
              <w:pStyle w:val="a8"/>
              <w:numPr>
                <w:ilvl w:val="0"/>
                <w:numId w:val="15"/>
              </w:numPr>
              <w:tabs>
                <w:tab w:val="left" w:pos="6525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291" w:type="dxa"/>
            <w:gridSpan w:val="4"/>
          </w:tcPr>
          <w:p w14:paraId="3911F612" w14:textId="05F694A6" w:rsidR="00FE68C6" w:rsidRPr="00507B2B" w:rsidRDefault="00FE68C6" w:rsidP="00FE68C6">
            <w:pPr>
              <w:tabs>
                <w:tab w:val="left" w:pos="6525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B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Лицензия на медицинскую деятельность</w:t>
            </w:r>
          </w:p>
        </w:tc>
      </w:tr>
      <w:tr w:rsidR="00D77AD4" w:rsidRPr="00D77AD4" w14:paraId="5DFABA6E" w14:textId="77777777" w:rsidTr="002851F2">
        <w:tc>
          <w:tcPr>
            <w:tcW w:w="1282" w:type="dxa"/>
            <w:gridSpan w:val="2"/>
          </w:tcPr>
          <w:p w14:paraId="7A67D925" w14:textId="77777777" w:rsidR="00FE68C6" w:rsidRPr="00507B2B" w:rsidRDefault="00FE68C6" w:rsidP="0081708F">
            <w:pPr>
              <w:pStyle w:val="a8"/>
              <w:numPr>
                <w:ilvl w:val="0"/>
                <w:numId w:val="15"/>
              </w:numPr>
              <w:tabs>
                <w:tab w:val="left" w:pos="6525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291" w:type="dxa"/>
            <w:gridSpan w:val="4"/>
          </w:tcPr>
          <w:p w14:paraId="7D025819" w14:textId="3AFB13CA" w:rsidR="00FE68C6" w:rsidRPr="00507B2B" w:rsidRDefault="00FE68C6" w:rsidP="00FE68C6">
            <w:pPr>
              <w:tabs>
                <w:tab w:val="left" w:pos="6525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B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Основная образовательная программа ДО</w:t>
            </w:r>
          </w:p>
        </w:tc>
      </w:tr>
      <w:tr w:rsidR="00D77AD4" w:rsidRPr="00D77AD4" w14:paraId="584AD01D" w14:textId="77777777" w:rsidTr="002851F2">
        <w:tc>
          <w:tcPr>
            <w:tcW w:w="1282" w:type="dxa"/>
            <w:gridSpan w:val="2"/>
          </w:tcPr>
          <w:p w14:paraId="65F66B08" w14:textId="77777777" w:rsidR="00FE68C6" w:rsidRPr="00507B2B" w:rsidRDefault="00FE68C6" w:rsidP="0081708F">
            <w:pPr>
              <w:pStyle w:val="a8"/>
              <w:numPr>
                <w:ilvl w:val="0"/>
                <w:numId w:val="15"/>
              </w:numPr>
              <w:tabs>
                <w:tab w:val="left" w:pos="6525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291" w:type="dxa"/>
            <w:gridSpan w:val="4"/>
          </w:tcPr>
          <w:p w14:paraId="3974FE41" w14:textId="20A081E6" w:rsidR="00FE68C6" w:rsidRPr="00507B2B" w:rsidRDefault="00FE68C6" w:rsidP="00FE68C6">
            <w:pPr>
              <w:tabs>
                <w:tab w:val="left" w:pos="6525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B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Программа развития</w:t>
            </w:r>
          </w:p>
        </w:tc>
      </w:tr>
      <w:tr w:rsidR="00507B2B" w:rsidRPr="00D77AD4" w14:paraId="2892837D" w14:textId="77777777" w:rsidTr="002851F2">
        <w:tc>
          <w:tcPr>
            <w:tcW w:w="1282" w:type="dxa"/>
            <w:gridSpan w:val="2"/>
          </w:tcPr>
          <w:p w14:paraId="0DF84052" w14:textId="77777777" w:rsidR="00507B2B" w:rsidRPr="00507B2B" w:rsidRDefault="00507B2B" w:rsidP="0081708F">
            <w:pPr>
              <w:pStyle w:val="a8"/>
              <w:numPr>
                <w:ilvl w:val="0"/>
                <w:numId w:val="15"/>
              </w:numPr>
              <w:tabs>
                <w:tab w:val="left" w:pos="6525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291" w:type="dxa"/>
            <w:gridSpan w:val="4"/>
          </w:tcPr>
          <w:p w14:paraId="07C841D7" w14:textId="523A8850" w:rsidR="00507B2B" w:rsidRPr="00507B2B" w:rsidRDefault="00507B2B" w:rsidP="00FE68C6">
            <w:pPr>
              <w:tabs>
                <w:tab w:val="left" w:pos="6525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B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Коллективный договор</w:t>
            </w:r>
          </w:p>
        </w:tc>
      </w:tr>
      <w:tr w:rsidR="001E7FAB" w:rsidRPr="00D77AD4" w14:paraId="03142180" w14:textId="77777777" w:rsidTr="002851F2">
        <w:tc>
          <w:tcPr>
            <w:tcW w:w="1282" w:type="dxa"/>
            <w:gridSpan w:val="2"/>
          </w:tcPr>
          <w:p w14:paraId="7E0B073B" w14:textId="77777777" w:rsidR="001E7FAB" w:rsidRPr="00507B2B" w:rsidRDefault="001E7FAB" w:rsidP="001E7FAB">
            <w:pPr>
              <w:pStyle w:val="a8"/>
              <w:numPr>
                <w:ilvl w:val="0"/>
                <w:numId w:val="15"/>
              </w:numPr>
              <w:tabs>
                <w:tab w:val="left" w:pos="6525"/>
              </w:tabs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291" w:type="dxa"/>
            <w:gridSpan w:val="4"/>
          </w:tcPr>
          <w:p w14:paraId="08215DB2" w14:textId="0B163987" w:rsidR="001E7FAB" w:rsidRPr="00507B2B" w:rsidRDefault="001E7FAB" w:rsidP="001E7FAB">
            <w:pPr>
              <w:tabs>
                <w:tab w:val="left" w:pos="6525"/>
              </w:tabs>
              <w:rPr>
                <w:color w:val="000000" w:themeColor="text1"/>
                <w:sz w:val="24"/>
                <w:szCs w:val="24"/>
              </w:rPr>
            </w:pPr>
            <w:r w:rsidRPr="00D736C0">
              <w:rPr>
                <w:rFonts w:ascii="Times New Roman" w:eastAsia="Times New Roman CYR" w:hAnsi="Times New Roman" w:cs="Times New Roman"/>
                <w:sz w:val="28"/>
                <w:szCs w:val="28"/>
                <w:lang w:eastAsia="hi-IN" w:bidi="hi-IN"/>
              </w:rPr>
              <w:t>Правила внутреннего трудового распорядка работников</w:t>
            </w:r>
          </w:p>
        </w:tc>
      </w:tr>
      <w:tr w:rsidR="001E7FAB" w:rsidRPr="00D77AD4" w14:paraId="6DFA4B9F" w14:textId="77777777" w:rsidTr="002851F2">
        <w:tc>
          <w:tcPr>
            <w:tcW w:w="1282" w:type="dxa"/>
            <w:gridSpan w:val="2"/>
          </w:tcPr>
          <w:p w14:paraId="3655E8F1" w14:textId="77777777" w:rsidR="001E7FAB" w:rsidRPr="00507B2B" w:rsidRDefault="001E7FAB" w:rsidP="001E7FAB">
            <w:pPr>
              <w:pStyle w:val="a8"/>
              <w:numPr>
                <w:ilvl w:val="0"/>
                <w:numId w:val="15"/>
              </w:numPr>
              <w:tabs>
                <w:tab w:val="left" w:pos="6525"/>
              </w:tabs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291" w:type="dxa"/>
            <w:gridSpan w:val="4"/>
          </w:tcPr>
          <w:p w14:paraId="18D63D4C" w14:textId="6EA9AA69" w:rsidR="001E7FAB" w:rsidRPr="00507B2B" w:rsidRDefault="001E7FAB" w:rsidP="001E7FAB">
            <w:pPr>
              <w:tabs>
                <w:tab w:val="left" w:pos="6525"/>
              </w:tabs>
              <w:rPr>
                <w:color w:val="000000" w:themeColor="text1"/>
                <w:sz w:val="24"/>
                <w:szCs w:val="24"/>
              </w:rPr>
            </w:pPr>
            <w:r w:rsidRPr="00D736C0">
              <w:rPr>
                <w:rFonts w:ascii="Times New Roman" w:eastAsia="Times New Roman CYR" w:hAnsi="Times New Roman" w:cs="Times New Roman"/>
                <w:sz w:val="28"/>
                <w:szCs w:val="28"/>
                <w:lang w:eastAsia="hi-IN" w:bidi="hi-IN"/>
              </w:rPr>
              <w:t>Правила приема на обучение по образовательным программам</w:t>
            </w:r>
          </w:p>
        </w:tc>
      </w:tr>
      <w:tr w:rsidR="001E7FAB" w:rsidRPr="00D77AD4" w14:paraId="542BEB41" w14:textId="77777777" w:rsidTr="002851F2">
        <w:tc>
          <w:tcPr>
            <w:tcW w:w="1282" w:type="dxa"/>
            <w:gridSpan w:val="2"/>
          </w:tcPr>
          <w:p w14:paraId="363409C0" w14:textId="77777777" w:rsidR="001E7FAB" w:rsidRPr="00507B2B" w:rsidRDefault="001E7FAB" w:rsidP="001E7FAB">
            <w:pPr>
              <w:pStyle w:val="a8"/>
              <w:numPr>
                <w:ilvl w:val="0"/>
                <w:numId w:val="15"/>
              </w:numPr>
              <w:tabs>
                <w:tab w:val="left" w:pos="6525"/>
              </w:tabs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291" w:type="dxa"/>
            <w:gridSpan w:val="4"/>
          </w:tcPr>
          <w:p w14:paraId="0566CF50" w14:textId="7DFB6B16" w:rsidR="001E7FAB" w:rsidRPr="00507B2B" w:rsidRDefault="001E7FAB" w:rsidP="001E7FAB">
            <w:pPr>
              <w:tabs>
                <w:tab w:val="left" w:pos="6525"/>
              </w:tabs>
              <w:rPr>
                <w:color w:val="000000" w:themeColor="text1"/>
                <w:sz w:val="24"/>
                <w:szCs w:val="24"/>
              </w:rPr>
            </w:pPr>
            <w:r w:rsidRPr="00D736C0">
              <w:rPr>
                <w:rFonts w:ascii="Times New Roman" w:eastAsia="Times New Roman CYR" w:hAnsi="Times New Roman" w:cs="Times New Roman"/>
                <w:sz w:val="28"/>
                <w:szCs w:val="28"/>
                <w:lang w:eastAsia="hi-IN" w:bidi="hi-IN"/>
              </w:rPr>
              <w:t>Правила внутреннего распорядка воспитанников</w:t>
            </w:r>
          </w:p>
        </w:tc>
      </w:tr>
      <w:tr w:rsidR="001E7FAB" w:rsidRPr="00D77AD4" w14:paraId="1B3EC22F" w14:textId="77777777" w:rsidTr="002851F2">
        <w:tc>
          <w:tcPr>
            <w:tcW w:w="1282" w:type="dxa"/>
            <w:gridSpan w:val="2"/>
          </w:tcPr>
          <w:p w14:paraId="33ED097C" w14:textId="77777777" w:rsidR="001E7FAB" w:rsidRPr="00507B2B" w:rsidRDefault="001E7FAB" w:rsidP="001E7FAB">
            <w:pPr>
              <w:pStyle w:val="a8"/>
              <w:numPr>
                <w:ilvl w:val="0"/>
                <w:numId w:val="15"/>
              </w:numPr>
              <w:tabs>
                <w:tab w:val="left" w:pos="6525"/>
              </w:tabs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291" w:type="dxa"/>
            <w:gridSpan w:val="4"/>
          </w:tcPr>
          <w:p w14:paraId="2791B0F7" w14:textId="38AA0563" w:rsidR="001E7FAB" w:rsidRPr="00507B2B" w:rsidRDefault="001E7FAB" w:rsidP="001E7FAB">
            <w:pPr>
              <w:widowControl w:val="0"/>
              <w:suppressLineNumbers/>
              <w:suppressAutoHyphens/>
              <w:autoSpaceDE w:val="0"/>
              <w:snapToGrid w:val="0"/>
              <w:rPr>
                <w:color w:val="000000" w:themeColor="text1"/>
                <w:sz w:val="24"/>
                <w:szCs w:val="24"/>
              </w:rPr>
            </w:pPr>
            <w:r w:rsidRPr="00D736C0">
              <w:rPr>
                <w:rFonts w:ascii="Times New Roman" w:eastAsia="Times New Roman CYR" w:hAnsi="Times New Roman" w:cs="Times New Roman"/>
                <w:sz w:val="28"/>
                <w:szCs w:val="28"/>
                <w:lang w:eastAsia="hi-IN" w:bidi="hi-IN"/>
              </w:rPr>
              <w:t xml:space="preserve">Положение </w:t>
            </w:r>
            <w:r w:rsidRPr="00D736C0">
              <w:rPr>
                <w:rFonts w:ascii="Times New Roman" w:eastAsia="Times New Roman" w:hAnsi="Times New Roman" w:cs="Times New Roman"/>
                <w:sz w:val="28"/>
                <w:szCs w:val="28"/>
              </w:rPr>
              <w:t>о порядке приема, перевода, отчисления и восстановления воспитанников ДОУ</w:t>
            </w:r>
          </w:p>
        </w:tc>
      </w:tr>
      <w:tr w:rsidR="001E7FAB" w:rsidRPr="00D77AD4" w14:paraId="4107B0A2" w14:textId="77777777" w:rsidTr="002851F2">
        <w:tc>
          <w:tcPr>
            <w:tcW w:w="1282" w:type="dxa"/>
            <w:gridSpan w:val="2"/>
          </w:tcPr>
          <w:p w14:paraId="51AC3F5E" w14:textId="77777777" w:rsidR="001E7FAB" w:rsidRPr="00507B2B" w:rsidRDefault="001E7FAB" w:rsidP="001E7FAB">
            <w:pPr>
              <w:pStyle w:val="a8"/>
              <w:numPr>
                <w:ilvl w:val="0"/>
                <w:numId w:val="15"/>
              </w:numPr>
              <w:tabs>
                <w:tab w:val="left" w:pos="6525"/>
              </w:tabs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291" w:type="dxa"/>
            <w:gridSpan w:val="4"/>
          </w:tcPr>
          <w:p w14:paraId="5807DF20" w14:textId="394EE7AB" w:rsidR="001E7FAB" w:rsidRPr="00507B2B" w:rsidRDefault="001E7FAB" w:rsidP="001E7FAB">
            <w:pPr>
              <w:tabs>
                <w:tab w:val="left" w:pos="6525"/>
              </w:tabs>
              <w:rPr>
                <w:color w:val="000000" w:themeColor="text1"/>
                <w:sz w:val="24"/>
                <w:szCs w:val="24"/>
              </w:rPr>
            </w:pPr>
            <w:r w:rsidRPr="00D736C0">
              <w:rPr>
                <w:rFonts w:ascii="Times New Roman" w:eastAsia="Times New Roman CYR" w:hAnsi="Times New Roman" w:cs="Times New Roman"/>
                <w:sz w:val="28"/>
                <w:szCs w:val="28"/>
                <w:lang w:eastAsia="hi-IN" w:bidi="hi-IN"/>
              </w:rPr>
              <w:t>Положение о порядке разработки и принятия локальных нормативных правовых актов</w:t>
            </w:r>
          </w:p>
        </w:tc>
      </w:tr>
      <w:tr w:rsidR="001E7FAB" w:rsidRPr="00D77AD4" w14:paraId="6C83A406" w14:textId="77777777" w:rsidTr="002851F2">
        <w:tc>
          <w:tcPr>
            <w:tcW w:w="1282" w:type="dxa"/>
            <w:gridSpan w:val="2"/>
          </w:tcPr>
          <w:p w14:paraId="5F1000CE" w14:textId="77777777" w:rsidR="001E7FAB" w:rsidRPr="00507B2B" w:rsidRDefault="001E7FAB" w:rsidP="001E7FAB">
            <w:pPr>
              <w:pStyle w:val="a8"/>
              <w:numPr>
                <w:ilvl w:val="0"/>
                <w:numId w:val="15"/>
              </w:numPr>
              <w:tabs>
                <w:tab w:val="left" w:pos="6525"/>
              </w:tabs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291" w:type="dxa"/>
            <w:gridSpan w:val="4"/>
          </w:tcPr>
          <w:p w14:paraId="03FBC365" w14:textId="231A6AE2" w:rsidR="001E7FAB" w:rsidRPr="00507B2B" w:rsidRDefault="001E7FAB" w:rsidP="001E7FAB">
            <w:pPr>
              <w:tabs>
                <w:tab w:val="left" w:pos="6525"/>
              </w:tabs>
              <w:rPr>
                <w:color w:val="000000" w:themeColor="text1"/>
                <w:sz w:val="24"/>
                <w:szCs w:val="24"/>
              </w:rPr>
            </w:pPr>
            <w:r w:rsidRPr="00D736C0">
              <w:rPr>
                <w:rFonts w:ascii="Times New Roman" w:hAnsi="Times New Roman" w:cs="Times New Roman"/>
                <w:sz w:val="28"/>
                <w:szCs w:val="28"/>
              </w:rPr>
              <w:t>Положение об образовательной программе дошкольного образования</w:t>
            </w:r>
          </w:p>
        </w:tc>
      </w:tr>
      <w:tr w:rsidR="001E7FAB" w:rsidRPr="00D77AD4" w14:paraId="001BFCB5" w14:textId="77777777" w:rsidTr="002851F2">
        <w:tc>
          <w:tcPr>
            <w:tcW w:w="1282" w:type="dxa"/>
            <w:gridSpan w:val="2"/>
          </w:tcPr>
          <w:p w14:paraId="11386C13" w14:textId="77777777" w:rsidR="001E7FAB" w:rsidRPr="00507B2B" w:rsidRDefault="001E7FAB" w:rsidP="001E7FAB">
            <w:pPr>
              <w:pStyle w:val="a8"/>
              <w:numPr>
                <w:ilvl w:val="0"/>
                <w:numId w:val="15"/>
              </w:numPr>
              <w:tabs>
                <w:tab w:val="left" w:pos="6525"/>
              </w:tabs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291" w:type="dxa"/>
            <w:gridSpan w:val="4"/>
          </w:tcPr>
          <w:p w14:paraId="3C96CBFA" w14:textId="478318D2" w:rsidR="001E7FAB" w:rsidRPr="00507B2B" w:rsidRDefault="001E7FAB" w:rsidP="001E7FAB">
            <w:pPr>
              <w:tabs>
                <w:tab w:val="left" w:pos="6525"/>
              </w:tabs>
              <w:rPr>
                <w:color w:val="000000" w:themeColor="text1"/>
                <w:sz w:val="24"/>
                <w:szCs w:val="24"/>
              </w:rPr>
            </w:pPr>
            <w:r w:rsidRPr="00D736C0">
              <w:rPr>
                <w:rFonts w:ascii="Times New Roman" w:eastAsia="Times New Roman CYR" w:hAnsi="Times New Roman" w:cs="Times New Roman"/>
                <w:sz w:val="28"/>
                <w:szCs w:val="28"/>
                <w:lang w:eastAsia="hi-IN" w:bidi="hi-IN"/>
              </w:rPr>
              <w:t>Положение о Программе развития</w:t>
            </w:r>
          </w:p>
        </w:tc>
      </w:tr>
      <w:tr w:rsidR="001E7FAB" w:rsidRPr="00D77AD4" w14:paraId="54D55CFC" w14:textId="77777777" w:rsidTr="002851F2">
        <w:tc>
          <w:tcPr>
            <w:tcW w:w="1282" w:type="dxa"/>
            <w:gridSpan w:val="2"/>
          </w:tcPr>
          <w:p w14:paraId="4CBA58C9" w14:textId="77777777" w:rsidR="001E7FAB" w:rsidRPr="00507B2B" w:rsidRDefault="001E7FAB" w:rsidP="001E7FAB">
            <w:pPr>
              <w:pStyle w:val="a8"/>
              <w:numPr>
                <w:ilvl w:val="0"/>
                <w:numId w:val="15"/>
              </w:numPr>
              <w:tabs>
                <w:tab w:val="left" w:pos="6525"/>
              </w:tabs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291" w:type="dxa"/>
            <w:gridSpan w:val="4"/>
          </w:tcPr>
          <w:p w14:paraId="23ECF73B" w14:textId="0B5C1D63" w:rsidR="001E7FAB" w:rsidRPr="00507B2B" w:rsidRDefault="001E7FAB" w:rsidP="001E7FAB">
            <w:pPr>
              <w:tabs>
                <w:tab w:val="left" w:pos="6525"/>
              </w:tabs>
              <w:rPr>
                <w:color w:val="000000" w:themeColor="text1"/>
                <w:sz w:val="24"/>
                <w:szCs w:val="24"/>
              </w:rPr>
            </w:pPr>
            <w:r w:rsidRPr="00D736C0">
              <w:rPr>
                <w:rFonts w:ascii="Times New Roman" w:eastAsia="Times New Roman CYR" w:hAnsi="Times New Roman" w:cs="Times New Roman"/>
                <w:sz w:val="28"/>
                <w:szCs w:val="28"/>
                <w:lang w:eastAsia="hi-IN" w:bidi="hi-IN"/>
              </w:rPr>
              <w:t>Положение о Педагогическом совете</w:t>
            </w:r>
          </w:p>
        </w:tc>
      </w:tr>
      <w:tr w:rsidR="001E7FAB" w:rsidRPr="00D77AD4" w14:paraId="1FD11F9B" w14:textId="77777777" w:rsidTr="002851F2">
        <w:tc>
          <w:tcPr>
            <w:tcW w:w="1282" w:type="dxa"/>
            <w:gridSpan w:val="2"/>
          </w:tcPr>
          <w:p w14:paraId="185D257D" w14:textId="77777777" w:rsidR="001E7FAB" w:rsidRPr="00507B2B" w:rsidRDefault="001E7FAB" w:rsidP="001E7FAB">
            <w:pPr>
              <w:pStyle w:val="a8"/>
              <w:numPr>
                <w:ilvl w:val="0"/>
                <w:numId w:val="15"/>
              </w:numPr>
              <w:tabs>
                <w:tab w:val="left" w:pos="6525"/>
              </w:tabs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291" w:type="dxa"/>
            <w:gridSpan w:val="4"/>
          </w:tcPr>
          <w:p w14:paraId="4873DC24" w14:textId="67E0246C" w:rsidR="001E7FAB" w:rsidRPr="00507B2B" w:rsidRDefault="001E7FAB" w:rsidP="001E7FAB">
            <w:pPr>
              <w:tabs>
                <w:tab w:val="left" w:pos="6525"/>
              </w:tabs>
              <w:rPr>
                <w:color w:val="000000" w:themeColor="text1"/>
                <w:sz w:val="24"/>
                <w:szCs w:val="24"/>
              </w:rPr>
            </w:pPr>
            <w:r w:rsidRPr="00D736C0">
              <w:rPr>
                <w:rFonts w:ascii="Times New Roman" w:eastAsia="Times New Roman CYR" w:hAnsi="Times New Roman" w:cs="Times New Roman"/>
                <w:sz w:val="28"/>
                <w:szCs w:val="28"/>
                <w:lang w:eastAsia="hi-IN" w:bidi="hi-IN"/>
              </w:rPr>
              <w:t>Положение об общем собрании трудового коллектива</w:t>
            </w:r>
          </w:p>
        </w:tc>
      </w:tr>
      <w:tr w:rsidR="001E7FAB" w:rsidRPr="00D77AD4" w14:paraId="50785B92" w14:textId="77777777" w:rsidTr="002851F2">
        <w:tc>
          <w:tcPr>
            <w:tcW w:w="1282" w:type="dxa"/>
            <w:gridSpan w:val="2"/>
          </w:tcPr>
          <w:p w14:paraId="34B63E92" w14:textId="77777777" w:rsidR="001E7FAB" w:rsidRPr="00507B2B" w:rsidRDefault="001E7FAB" w:rsidP="001E7FAB">
            <w:pPr>
              <w:pStyle w:val="a8"/>
              <w:numPr>
                <w:ilvl w:val="0"/>
                <w:numId w:val="15"/>
              </w:numPr>
              <w:tabs>
                <w:tab w:val="left" w:pos="6525"/>
              </w:tabs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291" w:type="dxa"/>
            <w:gridSpan w:val="4"/>
          </w:tcPr>
          <w:p w14:paraId="4E8B48E5" w14:textId="1CE22BB0" w:rsidR="001E7FAB" w:rsidRPr="00507B2B" w:rsidRDefault="001E7FAB" w:rsidP="001E7FAB">
            <w:pPr>
              <w:tabs>
                <w:tab w:val="left" w:pos="6525"/>
              </w:tabs>
              <w:rPr>
                <w:color w:val="000000" w:themeColor="text1"/>
                <w:sz w:val="24"/>
                <w:szCs w:val="24"/>
              </w:rPr>
            </w:pPr>
            <w:r w:rsidRPr="00D736C0">
              <w:rPr>
                <w:rFonts w:ascii="Times New Roman" w:eastAsia="Calibri" w:hAnsi="Times New Roman" w:cs="Times New Roman"/>
                <w:sz w:val="28"/>
                <w:szCs w:val="28"/>
              </w:rPr>
              <w:t>Положение о Родительском собрании</w:t>
            </w:r>
          </w:p>
        </w:tc>
      </w:tr>
      <w:tr w:rsidR="001E7FAB" w:rsidRPr="00D77AD4" w14:paraId="30F8D1DF" w14:textId="77777777" w:rsidTr="002851F2">
        <w:tc>
          <w:tcPr>
            <w:tcW w:w="1282" w:type="dxa"/>
            <w:gridSpan w:val="2"/>
          </w:tcPr>
          <w:p w14:paraId="345DDCD6" w14:textId="77777777" w:rsidR="001E7FAB" w:rsidRPr="00507B2B" w:rsidRDefault="001E7FAB" w:rsidP="001E7FAB">
            <w:pPr>
              <w:pStyle w:val="a8"/>
              <w:numPr>
                <w:ilvl w:val="0"/>
                <w:numId w:val="15"/>
              </w:numPr>
              <w:tabs>
                <w:tab w:val="left" w:pos="6525"/>
              </w:tabs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291" w:type="dxa"/>
            <w:gridSpan w:val="4"/>
          </w:tcPr>
          <w:p w14:paraId="0FEDCDB2" w14:textId="2BB2BA5B" w:rsidR="001E7FAB" w:rsidRPr="00507B2B" w:rsidRDefault="001E7FAB" w:rsidP="001E7FAB">
            <w:pPr>
              <w:tabs>
                <w:tab w:val="left" w:pos="6525"/>
              </w:tabs>
              <w:rPr>
                <w:color w:val="000000" w:themeColor="text1"/>
                <w:sz w:val="24"/>
                <w:szCs w:val="24"/>
              </w:rPr>
            </w:pPr>
            <w:r w:rsidRPr="00D736C0">
              <w:rPr>
                <w:rFonts w:ascii="Times New Roman" w:eastAsia="Calibri" w:hAnsi="Times New Roman" w:cs="Times New Roman"/>
                <w:sz w:val="28"/>
                <w:szCs w:val="28"/>
              </w:rPr>
              <w:t>Положение о муниципальном бюджетном дошкольном образовательном учреждении</w:t>
            </w:r>
          </w:p>
        </w:tc>
      </w:tr>
      <w:tr w:rsidR="001E7FAB" w:rsidRPr="00D77AD4" w14:paraId="1D6F35A3" w14:textId="77777777" w:rsidTr="002851F2">
        <w:tc>
          <w:tcPr>
            <w:tcW w:w="1282" w:type="dxa"/>
            <w:gridSpan w:val="2"/>
          </w:tcPr>
          <w:p w14:paraId="5498384B" w14:textId="77777777" w:rsidR="001E7FAB" w:rsidRPr="00507B2B" w:rsidRDefault="001E7FAB" w:rsidP="001E7FAB">
            <w:pPr>
              <w:pStyle w:val="a8"/>
              <w:numPr>
                <w:ilvl w:val="0"/>
                <w:numId w:val="15"/>
              </w:numPr>
              <w:tabs>
                <w:tab w:val="left" w:pos="6525"/>
              </w:tabs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291" w:type="dxa"/>
            <w:gridSpan w:val="4"/>
          </w:tcPr>
          <w:p w14:paraId="6EB47EBE" w14:textId="02A4107A" w:rsidR="001E7FAB" w:rsidRPr="00507B2B" w:rsidRDefault="001E7FAB" w:rsidP="001E7FAB">
            <w:pPr>
              <w:tabs>
                <w:tab w:val="left" w:pos="6525"/>
              </w:tabs>
              <w:rPr>
                <w:color w:val="000000" w:themeColor="text1"/>
                <w:sz w:val="24"/>
                <w:szCs w:val="24"/>
              </w:rPr>
            </w:pPr>
            <w:r w:rsidRPr="00D736C0">
              <w:rPr>
                <w:rFonts w:ascii="Times New Roman" w:hAnsi="Times New Roman" w:cs="Times New Roman"/>
                <w:sz w:val="28"/>
                <w:szCs w:val="28"/>
              </w:rPr>
              <w:t>Положение о языке (языках) образования в дошкольном образовательном учреждении</w:t>
            </w:r>
          </w:p>
        </w:tc>
      </w:tr>
      <w:tr w:rsidR="001E7FAB" w:rsidRPr="00D77AD4" w14:paraId="6FAB17AB" w14:textId="77777777" w:rsidTr="002851F2">
        <w:tc>
          <w:tcPr>
            <w:tcW w:w="1282" w:type="dxa"/>
            <w:gridSpan w:val="2"/>
          </w:tcPr>
          <w:p w14:paraId="4E69765F" w14:textId="77777777" w:rsidR="001E7FAB" w:rsidRPr="00507B2B" w:rsidRDefault="001E7FAB" w:rsidP="001E7FAB">
            <w:pPr>
              <w:pStyle w:val="a8"/>
              <w:numPr>
                <w:ilvl w:val="0"/>
                <w:numId w:val="15"/>
              </w:numPr>
              <w:tabs>
                <w:tab w:val="left" w:pos="6525"/>
              </w:tabs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291" w:type="dxa"/>
            <w:gridSpan w:val="4"/>
          </w:tcPr>
          <w:p w14:paraId="3EEEF147" w14:textId="6B18BC82" w:rsidR="001E7FAB" w:rsidRPr="00507B2B" w:rsidRDefault="001E7FAB" w:rsidP="001E7FAB">
            <w:pPr>
              <w:tabs>
                <w:tab w:val="left" w:pos="6525"/>
              </w:tabs>
              <w:rPr>
                <w:color w:val="000000" w:themeColor="text1"/>
                <w:sz w:val="24"/>
                <w:szCs w:val="24"/>
              </w:rPr>
            </w:pPr>
            <w:r w:rsidRPr="00D736C0">
              <w:rPr>
                <w:rFonts w:ascii="Times New Roman" w:eastAsia="Times New Roman CYR" w:hAnsi="Times New Roman" w:cs="Times New Roman"/>
                <w:sz w:val="28"/>
                <w:szCs w:val="28"/>
                <w:lang w:eastAsia="hi-IN" w:bidi="hi-IN"/>
              </w:rPr>
              <w:t xml:space="preserve">Положение о комиссии по урегулированию споров между участниками образовательных отношений </w:t>
            </w:r>
          </w:p>
        </w:tc>
      </w:tr>
      <w:tr w:rsidR="001E7FAB" w:rsidRPr="00D77AD4" w14:paraId="3E37840C" w14:textId="77777777" w:rsidTr="002851F2">
        <w:tc>
          <w:tcPr>
            <w:tcW w:w="1282" w:type="dxa"/>
            <w:gridSpan w:val="2"/>
          </w:tcPr>
          <w:p w14:paraId="11B7E406" w14:textId="77777777" w:rsidR="001E7FAB" w:rsidRPr="00507B2B" w:rsidRDefault="001E7FAB" w:rsidP="001E7FAB">
            <w:pPr>
              <w:pStyle w:val="a8"/>
              <w:numPr>
                <w:ilvl w:val="0"/>
                <w:numId w:val="15"/>
              </w:numPr>
              <w:tabs>
                <w:tab w:val="left" w:pos="6525"/>
              </w:tabs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291" w:type="dxa"/>
            <w:gridSpan w:val="4"/>
          </w:tcPr>
          <w:p w14:paraId="56B3790B" w14:textId="2F04BD2B" w:rsidR="001E7FAB" w:rsidRPr="00507B2B" w:rsidRDefault="001E7FAB" w:rsidP="001E7FAB">
            <w:pPr>
              <w:tabs>
                <w:tab w:val="left" w:pos="6525"/>
              </w:tabs>
              <w:rPr>
                <w:color w:val="000000" w:themeColor="text1"/>
                <w:sz w:val="24"/>
                <w:szCs w:val="24"/>
              </w:rPr>
            </w:pPr>
            <w:r w:rsidRPr="00D736C0">
              <w:rPr>
                <w:rFonts w:ascii="Times New Roman" w:hAnsi="Times New Roman" w:cs="Times New Roman"/>
                <w:sz w:val="28"/>
                <w:szCs w:val="28"/>
              </w:rPr>
              <w:t>Положение о рабочей группе по внедрению профессиональных стандартов</w:t>
            </w:r>
          </w:p>
        </w:tc>
      </w:tr>
      <w:tr w:rsidR="001E7FAB" w:rsidRPr="00D77AD4" w14:paraId="526F4CF1" w14:textId="77777777" w:rsidTr="002851F2">
        <w:tc>
          <w:tcPr>
            <w:tcW w:w="1282" w:type="dxa"/>
            <w:gridSpan w:val="2"/>
          </w:tcPr>
          <w:p w14:paraId="72D18D28" w14:textId="77777777" w:rsidR="001E7FAB" w:rsidRPr="00507B2B" w:rsidRDefault="001E7FAB" w:rsidP="001E7FAB">
            <w:pPr>
              <w:pStyle w:val="a8"/>
              <w:numPr>
                <w:ilvl w:val="0"/>
                <w:numId w:val="15"/>
              </w:numPr>
              <w:tabs>
                <w:tab w:val="left" w:pos="6525"/>
              </w:tabs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291" w:type="dxa"/>
            <w:gridSpan w:val="4"/>
          </w:tcPr>
          <w:p w14:paraId="6C213EB3" w14:textId="63D9E16D" w:rsidR="001E7FAB" w:rsidRPr="00507B2B" w:rsidRDefault="001E7FAB" w:rsidP="001E7FAB">
            <w:pPr>
              <w:tabs>
                <w:tab w:val="left" w:pos="6525"/>
              </w:tabs>
              <w:rPr>
                <w:color w:val="000000" w:themeColor="text1"/>
                <w:sz w:val="24"/>
                <w:szCs w:val="24"/>
              </w:rPr>
            </w:pPr>
            <w:r w:rsidRPr="00D736C0">
              <w:rPr>
                <w:rFonts w:ascii="Times New Roman" w:eastAsia="Times New Roman CYR" w:hAnsi="Times New Roman" w:cs="Times New Roman"/>
                <w:sz w:val="28"/>
                <w:szCs w:val="28"/>
                <w:lang w:eastAsia="hi-IN" w:bidi="hi-IN"/>
              </w:rPr>
              <w:t>Положение о комиссии по трудовым спорам (КТС) в дошкольном образовательном учреждении</w:t>
            </w:r>
          </w:p>
        </w:tc>
      </w:tr>
      <w:tr w:rsidR="001E7FAB" w:rsidRPr="00D77AD4" w14:paraId="11141A65" w14:textId="77777777" w:rsidTr="002851F2">
        <w:tc>
          <w:tcPr>
            <w:tcW w:w="1282" w:type="dxa"/>
            <w:gridSpan w:val="2"/>
          </w:tcPr>
          <w:p w14:paraId="12E79365" w14:textId="77777777" w:rsidR="001E7FAB" w:rsidRPr="00507B2B" w:rsidRDefault="001E7FAB" w:rsidP="001E7FAB">
            <w:pPr>
              <w:pStyle w:val="a8"/>
              <w:numPr>
                <w:ilvl w:val="0"/>
                <w:numId w:val="15"/>
              </w:numPr>
              <w:tabs>
                <w:tab w:val="left" w:pos="6525"/>
              </w:tabs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291" w:type="dxa"/>
            <w:gridSpan w:val="4"/>
          </w:tcPr>
          <w:p w14:paraId="590E3500" w14:textId="359B709B" w:rsidR="001E7FAB" w:rsidRPr="00507B2B" w:rsidRDefault="001E7FAB" w:rsidP="001E7FAB">
            <w:pPr>
              <w:tabs>
                <w:tab w:val="left" w:pos="6525"/>
              </w:tabs>
              <w:rPr>
                <w:color w:val="000000" w:themeColor="text1"/>
                <w:sz w:val="24"/>
                <w:szCs w:val="24"/>
              </w:rPr>
            </w:pPr>
            <w:r w:rsidRPr="00D736C0">
              <w:rPr>
                <w:rFonts w:ascii="Times New Roman" w:eastAsia="Times New Roman CYR" w:hAnsi="Times New Roman" w:cs="Times New Roman"/>
                <w:sz w:val="28"/>
                <w:szCs w:val="28"/>
                <w:lang w:eastAsia="hi-IN" w:bidi="hi-IN"/>
              </w:rPr>
              <w:t>Положение о внутреннем (должностном) контроле</w:t>
            </w:r>
          </w:p>
        </w:tc>
      </w:tr>
      <w:tr w:rsidR="001E7FAB" w:rsidRPr="00D77AD4" w14:paraId="7FF4D894" w14:textId="77777777" w:rsidTr="002851F2">
        <w:tc>
          <w:tcPr>
            <w:tcW w:w="1282" w:type="dxa"/>
            <w:gridSpan w:val="2"/>
          </w:tcPr>
          <w:p w14:paraId="4B453C8E" w14:textId="77777777" w:rsidR="001E7FAB" w:rsidRPr="00507B2B" w:rsidRDefault="001E7FAB" w:rsidP="001E7FAB">
            <w:pPr>
              <w:pStyle w:val="a8"/>
              <w:numPr>
                <w:ilvl w:val="0"/>
                <w:numId w:val="15"/>
              </w:numPr>
              <w:tabs>
                <w:tab w:val="left" w:pos="6525"/>
              </w:tabs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291" w:type="dxa"/>
            <w:gridSpan w:val="4"/>
          </w:tcPr>
          <w:p w14:paraId="3A30DF57" w14:textId="273BBED4" w:rsidR="001E7FAB" w:rsidRPr="00507B2B" w:rsidRDefault="001E7FAB" w:rsidP="001E7FAB">
            <w:pPr>
              <w:tabs>
                <w:tab w:val="left" w:pos="6525"/>
              </w:tabs>
              <w:rPr>
                <w:color w:val="000000" w:themeColor="text1"/>
                <w:sz w:val="24"/>
                <w:szCs w:val="24"/>
              </w:rPr>
            </w:pPr>
            <w:r w:rsidRPr="00D736C0">
              <w:rPr>
                <w:rFonts w:ascii="Times New Roman" w:eastAsia="Calibri" w:hAnsi="Times New Roman" w:cs="Times New Roman"/>
                <w:sz w:val="28"/>
                <w:szCs w:val="28"/>
              </w:rPr>
              <w:t>Положение об оплате труда работников</w:t>
            </w:r>
          </w:p>
        </w:tc>
      </w:tr>
      <w:tr w:rsidR="001E7FAB" w:rsidRPr="00D77AD4" w14:paraId="0FD1B644" w14:textId="77777777" w:rsidTr="002851F2">
        <w:tc>
          <w:tcPr>
            <w:tcW w:w="1282" w:type="dxa"/>
            <w:gridSpan w:val="2"/>
          </w:tcPr>
          <w:p w14:paraId="6F25AD02" w14:textId="77777777" w:rsidR="001E7FAB" w:rsidRPr="00507B2B" w:rsidRDefault="001E7FAB" w:rsidP="001E7FAB">
            <w:pPr>
              <w:pStyle w:val="a8"/>
              <w:numPr>
                <w:ilvl w:val="0"/>
                <w:numId w:val="15"/>
              </w:numPr>
              <w:tabs>
                <w:tab w:val="left" w:pos="6525"/>
              </w:tabs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291" w:type="dxa"/>
            <w:gridSpan w:val="4"/>
          </w:tcPr>
          <w:p w14:paraId="136B20B0" w14:textId="3A14A0A9" w:rsidR="001E7FAB" w:rsidRPr="00507B2B" w:rsidRDefault="001E7FAB" w:rsidP="001E7FAB">
            <w:pPr>
              <w:tabs>
                <w:tab w:val="left" w:pos="6525"/>
              </w:tabs>
              <w:rPr>
                <w:color w:val="000000" w:themeColor="text1"/>
                <w:sz w:val="24"/>
                <w:szCs w:val="24"/>
              </w:rPr>
            </w:pPr>
            <w:r w:rsidRPr="00D736C0">
              <w:rPr>
                <w:rFonts w:ascii="Times New Roman" w:eastAsia="Calibri" w:hAnsi="Times New Roman" w:cs="Times New Roman"/>
                <w:sz w:val="28"/>
                <w:szCs w:val="28"/>
              </w:rPr>
              <w:t>Положение о премировании, надбавках, доплатах и других видах материального поощрения и стимулирования сотрудников</w:t>
            </w:r>
          </w:p>
        </w:tc>
      </w:tr>
      <w:tr w:rsidR="001E7FAB" w:rsidRPr="00D77AD4" w14:paraId="4F227473" w14:textId="77777777" w:rsidTr="009A491A">
        <w:tc>
          <w:tcPr>
            <w:tcW w:w="1282" w:type="dxa"/>
            <w:gridSpan w:val="2"/>
          </w:tcPr>
          <w:p w14:paraId="7B49F643" w14:textId="77777777" w:rsidR="001E7FAB" w:rsidRPr="00507B2B" w:rsidRDefault="001E7FAB" w:rsidP="001E7FAB">
            <w:pPr>
              <w:pStyle w:val="a8"/>
              <w:numPr>
                <w:ilvl w:val="0"/>
                <w:numId w:val="15"/>
              </w:numPr>
              <w:tabs>
                <w:tab w:val="left" w:pos="6525"/>
              </w:tabs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291" w:type="dxa"/>
            <w:gridSpan w:val="4"/>
            <w:vAlign w:val="center"/>
          </w:tcPr>
          <w:p w14:paraId="5F7964F2" w14:textId="44643E79" w:rsidR="001E7FAB" w:rsidRPr="00507B2B" w:rsidRDefault="001E7FAB" w:rsidP="001E7FAB">
            <w:pPr>
              <w:tabs>
                <w:tab w:val="left" w:pos="6525"/>
              </w:tabs>
              <w:rPr>
                <w:color w:val="000000" w:themeColor="text1"/>
                <w:sz w:val="24"/>
                <w:szCs w:val="24"/>
              </w:rPr>
            </w:pPr>
            <w:r w:rsidRPr="00D736C0">
              <w:rPr>
                <w:rFonts w:ascii="Times New Roman" w:hAnsi="Times New Roman" w:cs="Times New Roman"/>
                <w:sz w:val="28"/>
                <w:szCs w:val="28"/>
              </w:rPr>
              <w:t>Положение о творческой группе</w:t>
            </w:r>
          </w:p>
        </w:tc>
      </w:tr>
      <w:tr w:rsidR="001E7FAB" w:rsidRPr="00D77AD4" w14:paraId="0F8683BF" w14:textId="77777777" w:rsidTr="002851F2">
        <w:tc>
          <w:tcPr>
            <w:tcW w:w="1282" w:type="dxa"/>
            <w:gridSpan w:val="2"/>
          </w:tcPr>
          <w:p w14:paraId="77DA4620" w14:textId="77777777" w:rsidR="001E7FAB" w:rsidRPr="00507B2B" w:rsidRDefault="001E7FAB" w:rsidP="001E7FAB">
            <w:pPr>
              <w:pStyle w:val="a8"/>
              <w:numPr>
                <w:ilvl w:val="0"/>
                <w:numId w:val="15"/>
              </w:numPr>
              <w:tabs>
                <w:tab w:val="left" w:pos="6525"/>
              </w:tabs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291" w:type="dxa"/>
            <w:gridSpan w:val="4"/>
          </w:tcPr>
          <w:p w14:paraId="0BC13E7A" w14:textId="54BD81F2" w:rsidR="001E7FAB" w:rsidRPr="00507B2B" w:rsidRDefault="001E7FAB" w:rsidP="001E7FAB">
            <w:pPr>
              <w:tabs>
                <w:tab w:val="left" w:pos="6525"/>
              </w:tabs>
              <w:rPr>
                <w:color w:val="000000" w:themeColor="text1"/>
                <w:sz w:val="24"/>
                <w:szCs w:val="24"/>
              </w:rPr>
            </w:pPr>
            <w:r w:rsidRPr="00D736C0">
              <w:rPr>
                <w:rFonts w:ascii="Times New Roman" w:eastAsia="Times New Roman CYR" w:hAnsi="Times New Roman" w:cs="Times New Roman"/>
                <w:sz w:val="28"/>
                <w:szCs w:val="28"/>
                <w:lang w:eastAsia="hi-IN" w:bidi="hi-IN"/>
              </w:rPr>
              <w:t>Положение о порядке замещения должностей педагогических работников</w:t>
            </w:r>
          </w:p>
        </w:tc>
      </w:tr>
      <w:tr w:rsidR="001E7FAB" w:rsidRPr="00D77AD4" w14:paraId="1A1949DC" w14:textId="77777777" w:rsidTr="002851F2">
        <w:tc>
          <w:tcPr>
            <w:tcW w:w="1282" w:type="dxa"/>
            <w:gridSpan w:val="2"/>
          </w:tcPr>
          <w:p w14:paraId="3678FD6B" w14:textId="77777777" w:rsidR="001E7FAB" w:rsidRPr="00507B2B" w:rsidRDefault="001E7FAB" w:rsidP="001E7FAB">
            <w:pPr>
              <w:pStyle w:val="a8"/>
              <w:numPr>
                <w:ilvl w:val="0"/>
                <w:numId w:val="15"/>
              </w:numPr>
              <w:tabs>
                <w:tab w:val="left" w:pos="6525"/>
              </w:tabs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291" w:type="dxa"/>
            <w:gridSpan w:val="4"/>
          </w:tcPr>
          <w:p w14:paraId="5A9ED334" w14:textId="052F0087" w:rsidR="001E7FAB" w:rsidRPr="00507B2B" w:rsidRDefault="001E7FAB" w:rsidP="001E7FAB">
            <w:pPr>
              <w:tabs>
                <w:tab w:val="left" w:pos="6525"/>
              </w:tabs>
              <w:rPr>
                <w:color w:val="000000" w:themeColor="text1"/>
                <w:sz w:val="24"/>
                <w:szCs w:val="24"/>
              </w:rPr>
            </w:pPr>
            <w:r w:rsidRPr="00D736C0">
              <w:rPr>
                <w:rFonts w:ascii="Times New Roman" w:eastAsia="Times New Roman CYR" w:hAnsi="Times New Roman" w:cs="Times New Roman"/>
                <w:sz w:val="28"/>
                <w:szCs w:val="28"/>
                <w:lang w:eastAsia="hi-IN" w:bidi="hi-IN"/>
              </w:rPr>
              <w:t>Положение о консультативном пункте</w:t>
            </w:r>
          </w:p>
        </w:tc>
      </w:tr>
      <w:tr w:rsidR="001E7FAB" w:rsidRPr="00D77AD4" w14:paraId="7882F92E" w14:textId="77777777" w:rsidTr="002851F2">
        <w:tc>
          <w:tcPr>
            <w:tcW w:w="1282" w:type="dxa"/>
            <w:gridSpan w:val="2"/>
          </w:tcPr>
          <w:p w14:paraId="573339D6" w14:textId="77777777" w:rsidR="001E7FAB" w:rsidRPr="00507B2B" w:rsidRDefault="001E7FAB" w:rsidP="001E7FAB">
            <w:pPr>
              <w:pStyle w:val="a8"/>
              <w:numPr>
                <w:ilvl w:val="0"/>
                <w:numId w:val="15"/>
              </w:numPr>
              <w:tabs>
                <w:tab w:val="left" w:pos="6525"/>
              </w:tabs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291" w:type="dxa"/>
            <w:gridSpan w:val="4"/>
          </w:tcPr>
          <w:p w14:paraId="633EBA6E" w14:textId="1D04C4FE" w:rsidR="001E7FAB" w:rsidRPr="00507B2B" w:rsidRDefault="001E7FAB" w:rsidP="001E7FAB">
            <w:pPr>
              <w:tabs>
                <w:tab w:val="left" w:pos="6525"/>
              </w:tabs>
              <w:rPr>
                <w:color w:val="000000" w:themeColor="text1"/>
                <w:sz w:val="24"/>
                <w:szCs w:val="24"/>
              </w:rPr>
            </w:pPr>
            <w:r w:rsidRPr="00D736C0">
              <w:rPr>
                <w:rFonts w:ascii="Times New Roman" w:hAnsi="Times New Roman" w:cs="Times New Roman"/>
                <w:sz w:val="28"/>
                <w:szCs w:val="28"/>
              </w:rPr>
              <w:t>Положение о профессиональной этике педагогических работников ДОУ</w:t>
            </w:r>
          </w:p>
        </w:tc>
      </w:tr>
      <w:tr w:rsidR="001E7FAB" w:rsidRPr="00D77AD4" w14:paraId="1CF95964" w14:textId="77777777" w:rsidTr="002851F2">
        <w:tc>
          <w:tcPr>
            <w:tcW w:w="1282" w:type="dxa"/>
            <w:gridSpan w:val="2"/>
          </w:tcPr>
          <w:p w14:paraId="539E5724" w14:textId="0C1E59D5" w:rsidR="001E7FAB" w:rsidRPr="001E7FAB" w:rsidRDefault="001E7FAB" w:rsidP="001E7FAB">
            <w:pPr>
              <w:tabs>
                <w:tab w:val="left" w:pos="6525"/>
              </w:tabs>
              <w:rPr>
                <w:color w:val="000000" w:themeColor="text1"/>
                <w:sz w:val="24"/>
                <w:szCs w:val="24"/>
              </w:rPr>
            </w:pPr>
            <w:r w:rsidRPr="001E7FAB">
              <w:rPr>
                <w:rFonts w:ascii="Times New Roman" w:hAnsi="Times New Roman"/>
                <w:b/>
                <w:bCs/>
                <w:color w:val="000000" w:themeColor="text1"/>
              </w:rPr>
              <w:lastRenderedPageBreak/>
              <w:t>№ п/п</w:t>
            </w:r>
          </w:p>
        </w:tc>
        <w:tc>
          <w:tcPr>
            <w:tcW w:w="12291" w:type="dxa"/>
            <w:gridSpan w:val="4"/>
          </w:tcPr>
          <w:p w14:paraId="03690804" w14:textId="77777777" w:rsidR="001E7FAB" w:rsidRDefault="001E7FAB" w:rsidP="001E7FAB">
            <w:pPr>
              <w:tabs>
                <w:tab w:val="left" w:pos="6525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  <w:p w14:paraId="6F652770" w14:textId="77777777" w:rsidR="001E7FAB" w:rsidRPr="00D77AD4" w:rsidRDefault="001E7FAB" w:rsidP="001E7FAB">
            <w:pPr>
              <w:tabs>
                <w:tab w:val="left" w:pos="6525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D77AD4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ПЕРЕЧЕНЬ ЛОКАЛЬНО-НОРМАТИВНЫХ АКТОВ</w:t>
            </w:r>
          </w:p>
          <w:p w14:paraId="7C81DC9C" w14:textId="19559895" w:rsidR="001E7FAB" w:rsidRPr="00507B2B" w:rsidRDefault="001E7FAB" w:rsidP="001E7FAB">
            <w:pPr>
              <w:tabs>
                <w:tab w:val="left" w:pos="6525"/>
              </w:tabs>
              <w:rPr>
                <w:color w:val="000000" w:themeColor="text1"/>
                <w:sz w:val="24"/>
                <w:szCs w:val="24"/>
              </w:rPr>
            </w:pPr>
          </w:p>
        </w:tc>
      </w:tr>
      <w:tr w:rsidR="001E7FAB" w:rsidRPr="00D77AD4" w14:paraId="5A5769CD" w14:textId="77777777" w:rsidTr="002851F2">
        <w:tc>
          <w:tcPr>
            <w:tcW w:w="1282" w:type="dxa"/>
            <w:gridSpan w:val="2"/>
          </w:tcPr>
          <w:p w14:paraId="7B4F5099" w14:textId="77777777" w:rsidR="001E7FAB" w:rsidRPr="00507B2B" w:rsidRDefault="001E7FAB" w:rsidP="001E7FAB">
            <w:pPr>
              <w:pStyle w:val="a8"/>
              <w:numPr>
                <w:ilvl w:val="0"/>
                <w:numId w:val="15"/>
              </w:numPr>
              <w:tabs>
                <w:tab w:val="left" w:pos="6525"/>
              </w:tabs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291" w:type="dxa"/>
            <w:gridSpan w:val="4"/>
          </w:tcPr>
          <w:p w14:paraId="2CD3F47F" w14:textId="389D9040" w:rsidR="001E7FAB" w:rsidRPr="00507B2B" w:rsidRDefault="001E7FAB" w:rsidP="001E7FAB">
            <w:pPr>
              <w:tabs>
                <w:tab w:val="left" w:pos="6525"/>
              </w:tabs>
              <w:rPr>
                <w:color w:val="000000" w:themeColor="text1"/>
                <w:sz w:val="24"/>
                <w:szCs w:val="24"/>
              </w:rPr>
            </w:pPr>
            <w:r w:rsidRPr="00D736C0">
              <w:rPr>
                <w:rFonts w:ascii="Times New Roman" w:hAnsi="Times New Roman" w:cs="Times New Roman"/>
                <w:sz w:val="28"/>
                <w:szCs w:val="28"/>
              </w:rPr>
              <w:t>Положение о комиссии по профессиональной этике педагогических работников ДОУ</w:t>
            </w:r>
          </w:p>
        </w:tc>
      </w:tr>
      <w:tr w:rsidR="001E7FAB" w:rsidRPr="00D77AD4" w14:paraId="47865D3E" w14:textId="77777777" w:rsidTr="002851F2">
        <w:tc>
          <w:tcPr>
            <w:tcW w:w="1282" w:type="dxa"/>
            <w:gridSpan w:val="2"/>
          </w:tcPr>
          <w:p w14:paraId="6682CA1E" w14:textId="77777777" w:rsidR="001E7FAB" w:rsidRPr="00507B2B" w:rsidRDefault="001E7FAB" w:rsidP="001E7FAB">
            <w:pPr>
              <w:pStyle w:val="a8"/>
              <w:numPr>
                <w:ilvl w:val="0"/>
                <w:numId w:val="15"/>
              </w:numPr>
              <w:tabs>
                <w:tab w:val="left" w:pos="6525"/>
              </w:tabs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291" w:type="dxa"/>
            <w:gridSpan w:val="4"/>
          </w:tcPr>
          <w:p w14:paraId="4290C946" w14:textId="0FB3A85E" w:rsidR="001E7FAB" w:rsidRPr="00507B2B" w:rsidRDefault="001E7FAB" w:rsidP="001E7FAB">
            <w:pPr>
              <w:tabs>
                <w:tab w:val="left" w:pos="6525"/>
              </w:tabs>
              <w:rPr>
                <w:color w:val="000000" w:themeColor="text1"/>
                <w:sz w:val="24"/>
                <w:szCs w:val="24"/>
              </w:rPr>
            </w:pPr>
            <w:r w:rsidRPr="00D736C0">
              <w:rPr>
                <w:rFonts w:ascii="Times New Roman" w:hAnsi="Times New Roman" w:cs="Times New Roman"/>
                <w:sz w:val="28"/>
                <w:szCs w:val="28"/>
              </w:rPr>
              <w:t>Положение о порядке проведения самообследования дошкольным образовательным учреждением</w:t>
            </w:r>
          </w:p>
        </w:tc>
      </w:tr>
      <w:tr w:rsidR="001E7FAB" w:rsidRPr="00D77AD4" w14:paraId="27A20396" w14:textId="77777777" w:rsidTr="002851F2">
        <w:tc>
          <w:tcPr>
            <w:tcW w:w="1282" w:type="dxa"/>
            <w:gridSpan w:val="2"/>
          </w:tcPr>
          <w:p w14:paraId="08B3F310" w14:textId="77777777" w:rsidR="001E7FAB" w:rsidRPr="00507B2B" w:rsidRDefault="001E7FAB" w:rsidP="001E7FAB">
            <w:pPr>
              <w:pStyle w:val="a8"/>
              <w:numPr>
                <w:ilvl w:val="0"/>
                <w:numId w:val="15"/>
              </w:numPr>
              <w:tabs>
                <w:tab w:val="left" w:pos="6525"/>
              </w:tabs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291" w:type="dxa"/>
            <w:gridSpan w:val="4"/>
          </w:tcPr>
          <w:p w14:paraId="7A8050A0" w14:textId="7A4ECBB4" w:rsidR="001E7FAB" w:rsidRPr="00507B2B" w:rsidRDefault="001E7FAB" w:rsidP="001E7FAB">
            <w:pPr>
              <w:tabs>
                <w:tab w:val="left" w:pos="6525"/>
              </w:tabs>
              <w:rPr>
                <w:color w:val="000000" w:themeColor="text1"/>
                <w:sz w:val="24"/>
                <w:szCs w:val="24"/>
              </w:rPr>
            </w:pPr>
            <w:r w:rsidRPr="00D736C0">
              <w:rPr>
                <w:rFonts w:ascii="Times New Roman" w:hAnsi="Times New Roman" w:cs="Times New Roman"/>
                <w:sz w:val="28"/>
                <w:szCs w:val="28"/>
              </w:rPr>
              <w:t>Положение о защите персональных данных воспитанников и их родителей (законных представителей)</w:t>
            </w:r>
          </w:p>
        </w:tc>
      </w:tr>
      <w:tr w:rsidR="001E7FAB" w:rsidRPr="00D77AD4" w14:paraId="6D1746E1" w14:textId="77777777" w:rsidTr="002851F2">
        <w:tc>
          <w:tcPr>
            <w:tcW w:w="1282" w:type="dxa"/>
            <w:gridSpan w:val="2"/>
          </w:tcPr>
          <w:p w14:paraId="0D7055E8" w14:textId="77777777" w:rsidR="001E7FAB" w:rsidRPr="00507B2B" w:rsidRDefault="001E7FAB" w:rsidP="001E7FAB">
            <w:pPr>
              <w:pStyle w:val="a8"/>
              <w:numPr>
                <w:ilvl w:val="0"/>
                <w:numId w:val="15"/>
              </w:numPr>
              <w:tabs>
                <w:tab w:val="left" w:pos="6525"/>
              </w:tabs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291" w:type="dxa"/>
            <w:gridSpan w:val="4"/>
          </w:tcPr>
          <w:p w14:paraId="299C528A" w14:textId="40C330B9" w:rsidR="001E7FAB" w:rsidRPr="00507B2B" w:rsidRDefault="001E7FAB" w:rsidP="001E7FAB">
            <w:pPr>
              <w:widowControl w:val="0"/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color w:val="000000" w:themeColor="text1"/>
                <w:sz w:val="24"/>
                <w:szCs w:val="24"/>
              </w:rPr>
            </w:pPr>
            <w:r w:rsidRPr="00D736C0">
              <w:rPr>
                <w:rFonts w:ascii="Times New Roman" w:eastAsia="Times New Roman CYR" w:hAnsi="Times New Roman" w:cs="Times New Roman"/>
                <w:sz w:val="28"/>
                <w:szCs w:val="28"/>
                <w:lang w:eastAsia="hi-IN" w:bidi="hi-IN"/>
              </w:rPr>
              <w:t>Положение о защите персональных данных работников</w:t>
            </w:r>
          </w:p>
        </w:tc>
      </w:tr>
      <w:tr w:rsidR="001E7FAB" w:rsidRPr="00D77AD4" w14:paraId="03CEBF33" w14:textId="77777777" w:rsidTr="002851F2">
        <w:tc>
          <w:tcPr>
            <w:tcW w:w="1282" w:type="dxa"/>
            <w:gridSpan w:val="2"/>
          </w:tcPr>
          <w:p w14:paraId="31072245" w14:textId="77777777" w:rsidR="001E7FAB" w:rsidRPr="00507B2B" w:rsidRDefault="001E7FAB" w:rsidP="001E7FAB">
            <w:pPr>
              <w:pStyle w:val="a8"/>
              <w:numPr>
                <w:ilvl w:val="0"/>
                <w:numId w:val="15"/>
              </w:numPr>
              <w:tabs>
                <w:tab w:val="left" w:pos="6525"/>
              </w:tabs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291" w:type="dxa"/>
            <w:gridSpan w:val="4"/>
          </w:tcPr>
          <w:p w14:paraId="79BA86B5" w14:textId="0D1F9637" w:rsidR="001E7FAB" w:rsidRPr="00507B2B" w:rsidRDefault="001E7FAB" w:rsidP="001E7FAB">
            <w:pPr>
              <w:tabs>
                <w:tab w:val="left" w:pos="6525"/>
              </w:tabs>
              <w:rPr>
                <w:color w:val="000000" w:themeColor="text1"/>
                <w:sz w:val="24"/>
                <w:szCs w:val="24"/>
              </w:rPr>
            </w:pPr>
            <w:r w:rsidRPr="00D736C0">
              <w:rPr>
                <w:rFonts w:ascii="Times New Roman" w:hAnsi="Times New Roman" w:cs="Times New Roman"/>
                <w:sz w:val="28"/>
                <w:szCs w:val="28"/>
              </w:rPr>
              <w:t>Положение о профессиональной переподготовке и повышении квалификации педагогических работников</w:t>
            </w:r>
          </w:p>
        </w:tc>
      </w:tr>
      <w:tr w:rsidR="001E7FAB" w:rsidRPr="00D77AD4" w14:paraId="09E0C53A" w14:textId="77777777" w:rsidTr="002851F2">
        <w:tc>
          <w:tcPr>
            <w:tcW w:w="1282" w:type="dxa"/>
            <w:gridSpan w:val="2"/>
          </w:tcPr>
          <w:p w14:paraId="2D89BB4E" w14:textId="77777777" w:rsidR="001E7FAB" w:rsidRPr="00507B2B" w:rsidRDefault="001E7FAB" w:rsidP="001E7FAB">
            <w:pPr>
              <w:pStyle w:val="a8"/>
              <w:numPr>
                <w:ilvl w:val="0"/>
                <w:numId w:val="15"/>
              </w:numPr>
              <w:tabs>
                <w:tab w:val="left" w:pos="6525"/>
              </w:tabs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291" w:type="dxa"/>
            <w:gridSpan w:val="4"/>
          </w:tcPr>
          <w:p w14:paraId="17E36685" w14:textId="0FD27395" w:rsidR="001E7FAB" w:rsidRPr="00507B2B" w:rsidRDefault="001E7FAB" w:rsidP="001E7FAB">
            <w:pPr>
              <w:tabs>
                <w:tab w:val="left" w:pos="6525"/>
              </w:tabs>
              <w:rPr>
                <w:color w:val="000000" w:themeColor="text1"/>
                <w:sz w:val="24"/>
                <w:szCs w:val="24"/>
              </w:rPr>
            </w:pPr>
            <w:r w:rsidRPr="00D736C0">
              <w:rPr>
                <w:rFonts w:ascii="Times New Roman" w:hAnsi="Times New Roman" w:cs="Times New Roman"/>
                <w:sz w:val="28"/>
                <w:szCs w:val="28"/>
              </w:rPr>
              <w:t>Положение о формах получения образования и обучения в дошкольном образовательном учреждении;</w:t>
            </w:r>
          </w:p>
        </w:tc>
      </w:tr>
      <w:tr w:rsidR="001E7FAB" w:rsidRPr="00D77AD4" w14:paraId="2879DC8F" w14:textId="77777777" w:rsidTr="002851F2">
        <w:tc>
          <w:tcPr>
            <w:tcW w:w="1282" w:type="dxa"/>
            <w:gridSpan w:val="2"/>
          </w:tcPr>
          <w:p w14:paraId="0EFAEB6F" w14:textId="77777777" w:rsidR="001E7FAB" w:rsidRPr="00507B2B" w:rsidRDefault="001E7FAB" w:rsidP="001E7FAB">
            <w:pPr>
              <w:pStyle w:val="a8"/>
              <w:numPr>
                <w:ilvl w:val="0"/>
                <w:numId w:val="15"/>
              </w:numPr>
              <w:tabs>
                <w:tab w:val="left" w:pos="6525"/>
              </w:tabs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291" w:type="dxa"/>
            <w:gridSpan w:val="4"/>
          </w:tcPr>
          <w:p w14:paraId="4B26BEFD" w14:textId="4F5881ED" w:rsidR="001E7FAB" w:rsidRPr="00507B2B" w:rsidRDefault="001E7FAB" w:rsidP="001E7FAB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 w:themeColor="text1"/>
                <w:sz w:val="24"/>
                <w:szCs w:val="24"/>
              </w:rPr>
            </w:pPr>
            <w:r w:rsidRPr="00D736C0">
              <w:rPr>
                <w:rFonts w:ascii="Times New Roman" w:eastAsia="Times New Roman" w:hAnsi="Times New Roman" w:cs="Times New Roman"/>
                <w:sz w:val="28"/>
                <w:szCs w:val="28"/>
              </w:rPr>
              <w:t>Положение об организации инклюзивного образования в ДОУ</w:t>
            </w:r>
          </w:p>
        </w:tc>
      </w:tr>
      <w:tr w:rsidR="001E7FAB" w:rsidRPr="00D77AD4" w14:paraId="4B3ECF3F" w14:textId="77777777" w:rsidTr="002851F2">
        <w:tc>
          <w:tcPr>
            <w:tcW w:w="1282" w:type="dxa"/>
            <w:gridSpan w:val="2"/>
          </w:tcPr>
          <w:p w14:paraId="660F1BF6" w14:textId="77777777" w:rsidR="001E7FAB" w:rsidRPr="00507B2B" w:rsidRDefault="001E7FAB" w:rsidP="001E7FAB">
            <w:pPr>
              <w:pStyle w:val="a8"/>
              <w:numPr>
                <w:ilvl w:val="0"/>
                <w:numId w:val="15"/>
              </w:numPr>
              <w:tabs>
                <w:tab w:val="left" w:pos="6525"/>
              </w:tabs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291" w:type="dxa"/>
            <w:gridSpan w:val="4"/>
          </w:tcPr>
          <w:p w14:paraId="6CB0872E" w14:textId="0A55728B" w:rsidR="001E7FAB" w:rsidRPr="00507B2B" w:rsidRDefault="001E7FAB" w:rsidP="001E7FAB">
            <w:pPr>
              <w:tabs>
                <w:tab w:val="left" w:pos="6525"/>
              </w:tabs>
              <w:rPr>
                <w:color w:val="000000" w:themeColor="text1"/>
                <w:sz w:val="24"/>
                <w:szCs w:val="24"/>
              </w:rPr>
            </w:pPr>
            <w:r w:rsidRPr="00D736C0">
              <w:rPr>
                <w:rFonts w:ascii="Times New Roman" w:eastAsia="Times New Roman CYR" w:hAnsi="Times New Roman" w:cs="Times New Roman"/>
                <w:sz w:val="28"/>
                <w:szCs w:val="28"/>
                <w:lang w:eastAsia="hi-IN" w:bidi="hi-IN"/>
              </w:rPr>
              <w:t>Положение о порядке оформления возникновения, приостановления и прекращения отношений между дошкольным образовательным учреждением и родителями (законными представителями) несовершеннолетних воспитанников</w:t>
            </w:r>
          </w:p>
        </w:tc>
      </w:tr>
      <w:tr w:rsidR="001E7FAB" w:rsidRPr="00D77AD4" w14:paraId="00028CA9" w14:textId="77777777" w:rsidTr="002851F2">
        <w:tc>
          <w:tcPr>
            <w:tcW w:w="1282" w:type="dxa"/>
            <w:gridSpan w:val="2"/>
          </w:tcPr>
          <w:p w14:paraId="43A16E24" w14:textId="77777777" w:rsidR="001E7FAB" w:rsidRPr="00507B2B" w:rsidRDefault="001E7FAB" w:rsidP="001E7FAB">
            <w:pPr>
              <w:pStyle w:val="a8"/>
              <w:numPr>
                <w:ilvl w:val="0"/>
                <w:numId w:val="15"/>
              </w:numPr>
              <w:tabs>
                <w:tab w:val="left" w:pos="6525"/>
              </w:tabs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291" w:type="dxa"/>
            <w:gridSpan w:val="4"/>
          </w:tcPr>
          <w:p w14:paraId="230B3525" w14:textId="0B17F3B3" w:rsidR="001E7FAB" w:rsidRPr="00507B2B" w:rsidRDefault="001E7FAB" w:rsidP="001E7FAB">
            <w:pPr>
              <w:tabs>
                <w:tab w:val="left" w:pos="6525"/>
              </w:tabs>
              <w:rPr>
                <w:color w:val="000000" w:themeColor="text1"/>
                <w:sz w:val="24"/>
                <w:szCs w:val="24"/>
              </w:rPr>
            </w:pPr>
            <w:r w:rsidRPr="00D736C0">
              <w:rPr>
                <w:rFonts w:ascii="Times New Roman" w:eastAsia="Times New Roman CYR" w:hAnsi="Times New Roman" w:cs="Times New Roman"/>
                <w:sz w:val="28"/>
                <w:szCs w:val="28"/>
                <w:lang w:eastAsia="hi-IN" w:bidi="hi-IN"/>
              </w:rPr>
              <w:t>Положение о внутренней системе оценки качества образования в дошкольном образовательном учреждении</w:t>
            </w:r>
          </w:p>
        </w:tc>
      </w:tr>
      <w:tr w:rsidR="001E7FAB" w:rsidRPr="00D77AD4" w14:paraId="6D87A385" w14:textId="77777777" w:rsidTr="002851F2">
        <w:tc>
          <w:tcPr>
            <w:tcW w:w="1282" w:type="dxa"/>
            <w:gridSpan w:val="2"/>
          </w:tcPr>
          <w:p w14:paraId="7CDAD60E" w14:textId="77777777" w:rsidR="001E7FAB" w:rsidRPr="00507B2B" w:rsidRDefault="001E7FAB" w:rsidP="001E7FAB">
            <w:pPr>
              <w:pStyle w:val="a8"/>
              <w:numPr>
                <w:ilvl w:val="0"/>
                <w:numId w:val="15"/>
              </w:numPr>
              <w:tabs>
                <w:tab w:val="left" w:pos="6525"/>
              </w:tabs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291" w:type="dxa"/>
            <w:gridSpan w:val="4"/>
          </w:tcPr>
          <w:p w14:paraId="7252CCCC" w14:textId="30ECCC28" w:rsidR="001E7FAB" w:rsidRPr="00507B2B" w:rsidRDefault="001E7FAB" w:rsidP="001E7FAB">
            <w:pPr>
              <w:tabs>
                <w:tab w:val="left" w:pos="6525"/>
              </w:tabs>
              <w:rPr>
                <w:color w:val="000000" w:themeColor="text1"/>
                <w:sz w:val="24"/>
                <w:szCs w:val="24"/>
              </w:rPr>
            </w:pPr>
            <w:r w:rsidRPr="00D736C0">
              <w:rPr>
                <w:rFonts w:ascii="Times New Roman" w:hAnsi="Times New Roman" w:cs="Times New Roman"/>
                <w:sz w:val="28"/>
                <w:szCs w:val="28"/>
              </w:rPr>
              <w:t>Положение о рабочей программе педагога</w:t>
            </w:r>
          </w:p>
        </w:tc>
      </w:tr>
      <w:tr w:rsidR="001E7FAB" w:rsidRPr="00D77AD4" w14:paraId="794E4FB9" w14:textId="77777777" w:rsidTr="002851F2">
        <w:tc>
          <w:tcPr>
            <w:tcW w:w="1282" w:type="dxa"/>
            <w:gridSpan w:val="2"/>
          </w:tcPr>
          <w:p w14:paraId="07991770" w14:textId="77777777" w:rsidR="001E7FAB" w:rsidRPr="00507B2B" w:rsidRDefault="001E7FAB" w:rsidP="001E7FAB">
            <w:pPr>
              <w:pStyle w:val="a8"/>
              <w:numPr>
                <w:ilvl w:val="0"/>
                <w:numId w:val="15"/>
              </w:numPr>
              <w:tabs>
                <w:tab w:val="left" w:pos="6525"/>
              </w:tabs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291" w:type="dxa"/>
            <w:gridSpan w:val="4"/>
          </w:tcPr>
          <w:p w14:paraId="1724C961" w14:textId="0760E1DE" w:rsidR="001E7FAB" w:rsidRPr="00507B2B" w:rsidRDefault="001E7FAB" w:rsidP="001E7FAB">
            <w:pPr>
              <w:tabs>
                <w:tab w:val="left" w:pos="6525"/>
              </w:tabs>
              <w:rPr>
                <w:color w:val="000000" w:themeColor="text1"/>
                <w:sz w:val="24"/>
                <w:szCs w:val="24"/>
              </w:rPr>
            </w:pPr>
            <w:r w:rsidRPr="00D736C0">
              <w:rPr>
                <w:rFonts w:ascii="Times New Roman" w:eastAsia="Times New Roman" w:hAnsi="Times New Roman" w:cs="Times New Roman"/>
                <w:sz w:val="28"/>
                <w:szCs w:val="28"/>
              </w:rPr>
              <w:t>Положение о порядке разработки, оформления, согласования и утверждения должностных инструкций</w:t>
            </w:r>
          </w:p>
        </w:tc>
      </w:tr>
      <w:tr w:rsidR="001E7FAB" w:rsidRPr="00D77AD4" w14:paraId="7EA1F1F5" w14:textId="77777777" w:rsidTr="002851F2">
        <w:tc>
          <w:tcPr>
            <w:tcW w:w="1282" w:type="dxa"/>
            <w:gridSpan w:val="2"/>
          </w:tcPr>
          <w:p w14:paraId="4C5562F8" w14:textId="77777777" w:rsidR="001E7FAB" w:rsidRPr="00507B2B" w:rsidRDefault="001E7FAB" w:rsidP="001E7FAB">
            <w:pPr>
              <w:pStyle w:val="a8"/>
              <w:numPr>
                <w:ilvl w:val="0"/>
                <w:numId w:val="15"/>
              </w:numPr>
              <w:tabs>
                <w:tab w:val="left" w:pos="6525"/>
              </w:tabs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291" w:type="dxa"/>
            <w:gridSpan w:val="4"/>
          </w:tcPr>
          <w:p w14:paraId="02C29A31" w14:textId="2AC5B221" w:rsidR="001E7FAB" w:rsidRPr="00507B2B" w:rsidRDefault="001E7FAB" w:rsidP="001E7FAB">
            <w:pPr>
              <w:tabs>
                <w:tab w:val="left" w:pos="6525"/>
              </w:tabs>
              <w:rPr>
                <w:color w:val="000000" w:themeColor="text1"/>
                <w:sz w:val="24"/>
                <w:szCs w:val="24"/>
              </w:rPr>
            </w:pPr>
            <w:r w:rsidRPr="00D736C0">
              <w:rPr>
                <w:rFonts w:ascii="Times New Roman" w:hAnsi="Times New Roman" w:cs="Times New Roman"/>
                <w:sz w:val="28"/>
                <w:szCs w:val="28"/>
              </w:rPr>
              <w:t>Положение об индивидуальном учебном плане</w:t>
            </w:r>
          </w:p>
        </w:tc>
      </w:tr>
      <w:tr w:rsidR="001E7FAB" w:rsidRPr="00D77AD4" w14:paraId="042ACFAC" w14:textId="77777777" w:rsidTr="002851F2">
        <w:tc>
          <w:tcPr>
            <w:tcW w:w="1282" w:type="dxa"/>
            <w:gridSpan w:val="2"/>
          </w:tcPr>
          <w:p w14:paraId="25CC51FF" w14:textId="77777777" w:rsidR="001E7FAB" w:rsidRPr="00507B2B" w:rsidRDefault="001E7FAB" w:rsidP="001E7FAB">
            <w:pPr>
              <w:pStyle w:val="a8"/>
              <w:numPr>
                <w:ilvl w:val="0"/>
                <w:numId w:val="15"/>
              </w:numPr>
              <w:tabs>
                <w:tab w:val="left" w:pos="6525"/>
              </w:tabs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291" w:type="dxa"/>
            <w:gridSpan w:val="4"/>
          </w:tcPr>
          <w:p w14:paraId="2A727622" w14:textId="49D2B9C4" w:rsidR="001E7FAB" w:rsidRPr="00507B2B" w:rsidRDefault="001E7FAB" w:rsidP="001E7FAB">
            <w:pPr>
              <w:pStyle w:val="style6"/>
              <w:spacing w:before="0" w:beforeAutospacing="0" w:after="0" w:afterAutospacing="0"/>
              <w:ind w:right="-24"/>
              <w:contextualSpacing/>
              <w:rPr>
                <w:color w:val="000000" w:themeColor="text1"/>
              </w:rPr>
            </w:pPr>
            <w:r w:rsidRPr="00D736C0">
              <w:rPr>
                <w:sz w:val="28"/>
                <w:szCs w:val="28"/>
              </w:rPr>
              <w:t>Положение порядке обучения по индивидуальному учебному плану, в том числе ускоренное обучение, в пределах осваиваемой образовательной программы</w:t>
            </w:r>
          </w:p>
        </w:tc>
      </w:tr>
      <w:tr w:rsidR="001E7FAB" w:rsidRPr="00D77AD4" w14:paraId="2AF6634A" w14:textId="77777777" w:rsidTr="002851F2">
        <w:tc>
          <w:tcPr>
            <w:tcW w:w="1282" w:type="dxa"/>
            <w:gridSpan w:val="2"/>
          </w:tcPr>
          <w:p w14:paraId="796D9A60" w14:textId="77777777" w:rsidR="001E7FAB" w:rsidRPr="00507B2B" w:rsidRDefault="001E7FAB" w:rsidP="001E7FAB">
            <w:pPr>
              <w:pStyle w:val="a8"/>
              <w:numPr>
                <w:ilvl w:val="0"/>
                <w:numId w:val="15"/>
              </w:numPr>
              <w:tabs>
                <w:tab w:val="left" w:pos="6525"/>
              </w:tabs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291" w:type="dxa"/>
            <w:gridSpan w:val="4"/>
          </w:tcPr>
          <w:p w14:paraId="7CC84B1C" w14:textId="69A7D75F" w:rsidR="001E7FAB" w:rsidRPr="00507B2B" w:rsidRDefault="001E7FAB" w:rsidP="001E7FAB">
            <w:pPr>
              <w:tabs>
                <w:tab w:val="left" w:pos="6525"/>
              </w:tabs>
              <w:rPr>
                <w:color w:val="000000" w:themeColor="text1"/>
                <w:sz w:val="24"/>
                <w:szCs w:val="24"/>
              </w:rPr>
            </w:pPr>
            <w:r w:rsidRPr="00D736C0">
              <w:rPr>
                <w:rFonts w:ascii="Times New Roman" w:hAnsi="Times New Roman" w:cs="Times New Roman"/>
                <w:sz w:val="28"/>
                <w:szCs w:val="28"/>
              </w:rPr>
              <w:t xml:space="preserve"> Положение об организации коррекционной работы в ДОУ</w:t>
            </w:r>
          </w:p>
        </w:tc>
      </w:tr>
      <w:tr w:rsidR="001E7FAB" w:rsidRPr="00D77AD4" w14:paraId="29EBF63F" w14:textId="77777777" w:rsidTr="002851F2">
        <w:tc>
          <w:tcPr>
            <w:tcW w:w="1282" w:type="dxa"/>
            <w:gridSpan w:val="2"/>
          </w:tcPr>
          <w:p w14:paraId="494BD9EF" w14:textId="77777777" w:rsidR="001E7FAB" w:rsidRPr="00507B2B" w:rsidRDefault="001E7FAB" w:rsidP="001E7FAB">
            <w:pPr>
              <w:pStyle w:val="a8"/>
              <w:numPr>
                <w:ilvl w:val="0"/>
                <w:numId w:val="15"/>
              </w:numPr>
              <w:tabs>
                <w:tab w:val="left" w:pos="6525"/>
              </w:tabs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291" w:type="dxa"/>
            <w:gridSpan w:val="4"/>
          </w:tcPr>
          <w:p w14:paraId="7DF48DAC" w14:textId="66FE3D30" w:rsidR="001E7FAB" w:rsidRPr="00507B2B" w:rsidRDefault="001E7FAB" w:rsidP="001E7FAB">
            <w:pPr>
              <w:tabs>
                <w:tab w:val="left" w:pos="6525"/>
              </w:tabs>
              <w:rPr>
                <w:color w:val="000000" w:themeColor="text1"/>
                <w:sz w:val="24"/>
                <w:szCs w:val="24"/>
              </w:rPr>
            </w:pPr>
            <w:r w:rsidRPr="00D736C0">
              <w:rPr>
                <w:rFonts w:ascii="Times New Roman" w:hAnsi="Times New Roman" w:cs="Times New Roman"/>
                <w:sz w:val="28"/>
                <w:szCs w:val="28"/>
              </w:rPr>
              <w:t xml:space="preserve">Положение </w:t>
            </w:r>
            <w:r w:rsidRPr="00D736C0">
              <w:rPr>
                <w:rFonts w:ascii="Times New Roman" w:eastAsia="Times New Roman" w:hAnsi="Times New Roman" w:cs="Times New Roman"/>
                <w:sz w:val="28"/>
                <w:szCs w:val="28"/>
              </w:rPr>
              <w:t>об организации каникулярного времени в ДОУ</w:t>
            </w:r>
          </w:p>
        </w:tc>
      </w:tr>
      <w:tr w:rsidR="001E7FAB" w:rsidRPr="00D77AD4" w14:paraId="5451AA61" w14:textId="77777777" w:rsidTr="002851F2">
        <w:tc>
          <w:tcPr>
            <w:tcW w:w="1282" w:type="dxa"/>
            <w:gridSpan w:val="2"/>
          </w:tcPr>
          <w:p w14:paraId="5C52A4FA" w14:textId="77777777" w:rsidR="001E7FAB" w:rsidRPr="00507B2B" w:rsidRDefault="001E7FAB" w:rsidP="001E7FAB">
            <w:pPr>
              <w:pStyle w:val="a8"/>
              <w:numPr>
                <w:ilvl w:val="0"/>
                <w:numId w:val="15"/>
              </w:numPr>
              <w:tabs>
                <w:tab w:val="left" w:pos="6525"/>
              </w:tabs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291" w:type="dxa"/>
            <w:gridSpan w:val="4"/>
          </w:tcPr>
          <w:p w14:paraId="698FFFB5" w14:textId="427E46EF" w:rsidR="001E7FAB" w:rsidRPr="00507B2B" w:rsidRDefault="001E7FAB" w:rsidP="001E7FAB">
            <w:pPr>
              <w:tabs>
                <w:tab w:val="left" w:pos="6525"/>
              </w:tabs>
              <w:rPr>
                <w:color w:val="000000" w:themeColor="text1"/>
                <w:sz w:val="24"/>
                <w:szCs w:val="24"/>
              </w:rPr>
            </w:pPr>
            <w:r w:rsidRPr="00D736C0">
              <w:rPr>
                <w:rFonts w:ascii="Times New Roman" w:hAnsi="Times New Roman" w:cs="Times New Roman"/>
                <w:sz w:val="28"/>
                <w:szCs w:val="28"/>
              </w:rPr>
              <w:t>Положение об инновационной деятельности в детском саду</w:t>
            </w:r>
          </w:p>
        </w:tc>
      </w:tr>
      <w:tr w:rsidR="00624CA1" w:rsidRPr="00D77AD4" w14:paraId="4E3DAFE1" w14:textId="77777777" w:rsidTr="002851F2">
        <w:tc>
          <w:tcPr>
            <w:tcW w:w="1282" w:type="dxa"/>
            <w:gridSpan w:val="2"/>
          </w:tcPr>
          <w:p w14:paraId="5C022D18" w14:textId="77777777" w:rsidR="00624CA1" w:rsidRPr="00507B2B" w:rsidRDefault="00624CA1" w:rsidP="00624CA1">
            <w:pPr>
              <w:pStyle w:val="a8"/>
              <w:numPr>
                <w:ilvl w:val="0"/>
                <w:numId w:val="15"/>
              </w:numPr>
              <w:tabs>
                <w:tab w:val="left" w:pos="6525"/>
              </w:tabs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291" w:type="dxa"/>
            <w:gridSpan w:val="4"/>
          </w:tcPr>
          <w:p w14:paraId="5A88D419" w14:textId="41EF95E4" w:rsidR="00624CA1" w:rsidRPr="00507B2B" w:rsidRDefault="00624CA1" w:rsidP="00624CA1">
            <w:pPr>
              <w:tabs>
                <w:tab w:val="left" w:pos="6525"/>
              </w:tabs>
              <w:rPr>
                <w:color w:val="000000" w:themeColor="text1"/>
                <w:sz w:val="24"/>
                <w:szCs w:val="24"/>
              </w:rPr>
            </w:pPr>
            <w:r w:rsidRPr="00D736C0">
              <w:rPr>
                <w:rFonts w:ascii="Times New Roman" w:hAnsi="Times New Roman" w:cs="Times New Roman"/>
                <w:sz w:val="28"/>
                <w:szCs w:val="28"/>
              </w:rPr>
              <w:t>Положение о работе с одарёнными детьми в детском саду</w:t>
            </w:r>
          </w:p>
        </w:tc>
      </w:tr>
      <w:tr w:rsidR="00624CA1" w:rsidRPr="00D77AD4" w14:paraId="28E8EF83" w14:textId="77777777" w:rsidTr="002851F2">
        <w:tc>
          <w:tcPr>
            <w:tcW w:w="1282" w:type="dxa"/>
            <w:gridSpan w:val="2"/>
          </w:tcPr>
          <w:p w14:paraId="2F911AB0" w14:textId="77777777" w:rsidR="00624CA1" w:rsidRPr="00507B2B" w:rsidRDefault="00624CA1" w:rsidP="00624CA1">
            <w:pPr>
              <w:pStyle w:val="a8"/>
              <w:numPr>
                <w:ilvl w:val="0"/>
                <w:numId w:val="15"/>
              </w:numPr>
              <w:tabs>
                <w:tab w:val="left" w:pos="6525"/>
              </w:tabs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291" w:type="dxa"/>
            <w:gridSpan w:val="4"/>
          </w:tcPr>
          <w:p w14:paraId="6CB9A482" w14:textId="1F562E36" w:rsidR="00624CA1" w:rsidRPr="00507B2B" w:rsidRDefault="00624CA1" w:rsidP="00624CA1">
            <w:pPr>
              <w:tabs>
                <w:tab w:val="left" w:pos="6525"/>
              </w:tabs>
              <w:rPr>
                <w:color w:val="000000" w:themeColor="text1"/>
                <w:sz w:val="24"/>
                <w:szCs w:val="24"/>
              </w:rPr>
            </w:pPr>
            <w:proofErr w:type="gramStart"/>
            <w:r w:rsidRPr="00D736C0">
              <w:rPr>
                <w:rFonts w:ascii="Times New Roman" w:eastAsia="Times New Roman" w:hAnsi="Times New Roman" w:cs="Times New Roman"/>
                <w:sz w:val="28"/>
                <w:szCs w:val="28"/>
              </w:rPr>
              <w:t>Положение  о</w:t>
            </w:r>
            <w:proofErr w:type="gramEnd"/>
            <w:r w:rsidRPr="00D736C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дополнительном образовании воспитанников</w:t>
            </w:r>
          </w:p>
        </w:tc>
      </w:tr>
      <w:tr w:rsidR="00624CA1" w:rsidRPr="00D77AD4" w14:paraId="07BB6C44" w14:textId="77777777" w:rsidTr="002851F2">
        <w:tc>
          <w:tcPr>
            <w:tcW w:w="1282" w:type="dxa"/>
            <w:gridSpan w:val="2"/>
          </w:tcPr>
          <w:p w14:paraId="0B3937CE" w14:textId="77777777" w:rsidR="00624CA1" w:rsidRPr="00507B2B" w:rsidRDefault="00624CA1" w:rsidP="00624CA1">
            <w:pPr>
              <w:pStyle w:val="a8"/>
              <w:numPr>
                <w:ilvl w:val="0"/>
                <w:numId w:val="15"/>
              </w:numPr>
              <w:tabs>
                <w:tab w:val="left" w:pos="6525"/>
              </w:tabs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291" w:type="dxa"/>
            <w:gridSpan w:val="4"/>
          </w:tcPr>
          <w:p w14:paraId="2D1E8AB1" w14:textId="6A010E92" w:rsidR="00624CA1" w:rsidRPr="00507B2B" w:rsidRDefault="00624CA1" w:rsidP="00624CA1">
            <w:pPr>
              <w:tabs>
                <w:tab w:val="left" w:pos="6525"/>
              </w:tabs>
              <w:rPr>
                <w:color w:val="000000" w:themeColor="text1"/>
                <w:sz w:val="24"/>
                <w:szCs w:val="24"/>
              </w:rPr>
            </w:pPr>
            <w:r w:rsidRPr="00D736C0">
              <w:rPr>
                <w:rFonts w:ascii="Times New Roman" w:hAnsi="Times New Roman" w:cs="Times New Roman"/>
                <w:sz w:val="28"/>
                <w:szCs w:val="28"/>
              </w:rPr>
              <w:t>Положение об организации прогулок с воспитанниками</w:t>
            </w:r>
          </w:p>
        </w:tc>
      </w:tr>
      <w:tr w:rsidR="00624CA1" w:rsidRPr="00D77AD4" w14:paraId="2B236B19" w14:textId="77777777" w:rsidTr="002851F2">
        <w:tc>
          <w:tcPr>
            <w:tcW w:w="1282" w:type="dxa"/>
            <w:gridSpan w:val="2"/>
          </w:tcPr>
          <w:p w14:paraId="3C351684" w14:textId="77777777" w:rsidR="00624CA1" w:rsidRPr="00507B2B" w:rsidRDefault="00624CA1" w:rsidP="00624CA1">
            <w:pPr>
              <w:pStyle w:val="a8"/>
              <w:numPr>
                <w:ilvl w:val="0"/>
                <w:numId w:val="15"/>
              </w:numPr>
              <w:tabs>
                <w:tab w:val="left" w:pos="6525"/>
              </w:tabs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291" w:type="dxa"/>
            <w:gridSpan w:val="4"/>
          </w:tcPr>
          <w:p w14:paraId="5BAD8710" w14:textId="4598DEE4" w:rsidR="00624CA1" w:rsidRPr="00507B2B" w:rsidRDefault="00624CA1" w:rsidP="00624CA1">
            <w:pPr>
              <w:tabs>
                <w:tab w:val="left" w:pos="6525"/>
              </w:tabs>
              <w:rPr>
                <w:color w:val="000000" w:themeColor="text1"/>
                <w:sz w:val="24"/>
                <w:szCs w:val="24"/>
              </w:rPr>
            </w:pPr>
            <w:r w:rsidRPr="00D736C0">
              <w:rPr>
                <w:rFonts w:ascii="Times New Roman" w:hAnsi="Times New Roman" w:cs="Times New Roman"/>
                <w:sz w:val="28"/>
                <w:szCs w:val="28"/>
              </w:rPr>
              <w:t>Положение о методическом объединении</w:t>
            </w:r>
          </w:p>
        </w:tc>
      </w:tr>
      <w:tr w:rsidR="00624CA1" w:rsidRPr="00D77AD4" w14:paraId="2FE8D0A9" w14:textId="77777777" w:rsidTr="002851F2">
        <w:tc>
          <w:tcPr>
            <w:tcW w:w="1282" w:type="dxa"/>
            <w:gridSpan w:val="2"/>
          </w:tcPr>
          <w:p w14:paraId="08D06258" w14:textId="77777777" w:rsidR="00624CA1" w:rsidRPr="00507B2B" w:rsidRDefault="00624CA1" w:rsidP="00624CA1">
            <w:pPr>
              <w:pStyle w:val="a8"/>
              <w:numPr>
                <w:ilvl w:val="0"/>
                <w:numId w:val="15"/>
              </w:numPr>
              <w:tabs>
                <w:tab w:val="left" w:pos="6525"/>
              </w:tabs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291" w:type="dxa"/>
            <w:gridSpan w:val="4"/>
          </w:tcPr>
          <w:p w14:paraId="3D598FA7" w14:textId="14ABB83B" w:rsidR="00624CA1" w:rsidRPr="00507B2B" w:rsidRDefault="00624CA1" w:rsidP="00624CA1">
            <w:pPr>
              <w:tabs>
                <w:tab w:val="left" w:pos="6525"/>
              </w:tabs>
              <w:rPr>
                <w:color w:val="000000" w:themeColor="text1"/>
                <w:sz w:val="24"/>
                <w:szCs w:val="24"/>
              </w:rPr>
            </w:pPr>
            <w:r w:rsidRPr="00D736C0">
              <w:rPr>
                <w:rFonts w:ascii="Times New Roman" w:hAnsi="Times New Roman" w:cs="Times New Roman"/>
                <w:sz w:val="28"/>
                <w:szCs w:val="28"/>
              </w:rPr>
              <w:t>Положение о публичном докладе</w:t>
            </w:r>
          </w:p>
        </w:tc>
      </w:tr>
      <w:tr w:rsidR="00624CA1" w:rsidRPr="00D77AD4" w14:paraId="19C90570" w14:textId="77777777" w:rsidTr="002851F2">
        <w:tc>
          <w:tcPr>
            <w:tcW w:w="1282" w:type="dxa"/>
            <w:gridSpan w:val="2"/>
          </w:tcPr>
          <w:p w14:paraId="1199B8D1" w14:textId="382F8350" w:rsidR="00624CA1" w:rsidRPr="00624CA1" w:rsidRDefault="00624CA1" w:rsidP="00624CA1">
            <w:pPr>
              <w:tabs>
                <w:tab w:val="left" w:pos="6525"/>
              </w:tabs>
              <w:rPr>
                <w:color w:val="000000" w:themeColor="text1"/>
                <w:sz w:val="24"/>
                <w:szCs w:val="24"/>
              </w:rPr>
            </w:pPr>
            <w:r w:rsidRPr="00624CA1">
              <w:rPr>
                <w:rFonts w:ascii="Times New Roman" w:hAnsi="Times New Roman"/>
                <w:b/>
                <w:bCs/>
                <w:color w:val="000000" w:themeColor="text1"/>
              </w:rPr>
              <w:t>№ п/п</w:t>
            </w:r>
          </w:p>
        </w:tc>
        <w:tc>
          <w:tcPr>
            <w:tcW w:w="12291" w:type="dxa"/>
            <w:gridSpan w:val="4"/>
          </w:tcPr>
          <w:p w14:paraId="11CD5388" w14:textId="77777777" w:rsidR="00624CA1" w:rsidRDefault="00624CA1" w:rsidP="00624CA1">
            <w:pPr>
              <w:tabs>
                <w:tab w:val="left" w:pos="6525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  <w:p w14:paraId="0D0A361E" w14:textId="77777777" w:rsidR="00624CA1" w:rsidRPr="00D77AD4" w:rsidRDefault="00624CA1" w:rsidP="00624CA1">
            <w:pPr>
              <w:tabs>
                <w:tab w:val="left" w:pos="6525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D77AD4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ПЕРЕЧЕНЬ ЛОКАЛЬНО-НОРМАТИВНЫХ АКТОВ</w:t>
            </w:r>
          </w:p>
          <w:p w14:paraId="5153E019" w14:textId="5CD03AFB" w:rsidR="00624CA1" w:rsidRPr="00507B2B" w:rsidRDefault="00624CA1" w:rsidP="00624CA1">
            <w:pPr>
              <w:tabs>
                <w:tab w:val="left" w:pos="6525"/>
              </w:tabs>
              <w:rPr>
                <w:color w:val="000000" w:themeColor="text1"/>
                <w:sz w:val="24"/>
                <w:szCs w:val="24"/>
              </w:rPr>
            </w:pPr>
          </w:p>
        </w:tc>
      </w:tr>
      <w:tr w:rsidR="00624CA1" w:rsidRPr="00D77AD4" w14:paraId="3ADECA12" w14:textId="77777777" w:rsidTr="002851F2">
        <w:tc>
          <w:tcPr>
            <w:tcW w:w="1282" w:type="dxa"/>
            <w:gridSpan w:val="2"/>
          </w:tcPr>
          <w:p w14:paraId="4FE251CF" w14:textId="77777777" w:rsidR="00624CA1" w:rsidRPr="00507B2B" w:rsidRDefault="00624CA1" w:rsidP="00624CA1">
            <w:pPr>
              <w:pStyle w:val="a8"/>
              <w:numPr>
                <w:ilvl w:val="0"/>
                <w:numId w:val="15"/>
              </w:numPr>
              <w:tabs>
                <w:tab w:val="left" w:pos="6525"/>
              </w:tabs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291" w:type="dxa"/>
            <w:gridSpan w:val="4"/>
          </w:tcPr>
          <w:p w14:paraId="38694DEA" w14:textId="703545F8" w:rsidR="00624CA1" w:rsidRPr="00507B2B" w:rsidRDefault="00624CA1" w:rsidP="00624CA1">
            <w:pPr>
              <w:tabs>
                <w:tab w:val="left" w:pos="6525"/>
              </w:tabs>
              <w:rPr>
                <w:color w:val="000000" w:themeColor="text1"/>
                <w:sz w:val="24"/>
                <w:szCs w:val="24"/>
              </w:rPr>
            </w:pPr>
            <w:r w:rsidRPr="00D736C0">
              <w:rPr>
                <w:rFonts w:ascii="Times New Roman" w:hAnsi="Times New Roman" w:cs="Times New Roman"/>
                <w:sz w:val="28"/>
                <w:szCs w:val="28"/>
              </w:rPr>
              <w:t>Положение о порядке доступа педагогических работников к информационно-телекоммуникационным сетям и базам данных, учебным и методическим материалам, материально-техническим средствам обеспечения образовательной деятельности, необходимым для качественного осуществления педагогической, научной или исследовательской деятельности, в том числе право бесплатного пользования педагогическими работниками образовательными, методическими и научными услугами образовательной организации</w:t>
            </w:r>
          </w:p>
        </w:tc>
      </w:tr>
      <w:tr w:rsidR="00624CA1" w:rsidRPr="00D77AD4" w14:paraId="27D87117" w14:textId="77777777" w:rsidTr="002851F2">
        <w:tc>
          <w:tcPr>
            <w:tcW w:w="1282" w:type="dxa"/>
            <w:gridSpan w:val="2"/>
          </w:tcPr>
          <w:p w14:paraId="0FFAF9FF" w14:textId="77777777" w:rsidR="00624CA1" w:rsidRPr="00507B2B" w:rsidRDefault="00624CA1" w:rsidP="00624CA1">
            <w:pPr>
              <w:pStyle w:val="a8"/>
              <w:numPr>
                <w:ilvl w:val="0"/>
                <w:numId w:val="15"/>
              </w:numPr>
              <w:tabs>
                <w:tab w:val="left" w:pos="6525"/>
              </w:tabs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291" w:type="dxa"/>
            <w:gridSpan w:val="4"/>
          </w:tcPr>
          <w:p w14:paraId="2A555CDE" w14:textId="46CA3394" w:rsidR="00624CA1" w:rsidRPr="00507B2B" w:rsidRDefault="00624CA1" w:rsidP="00624CA1">
            <w:pPr>
              <w:tabs>
                <w:tab w:val="left" w:pos="6525"/>
              </w:tabs>
              <w:rPr>
                <w:color w:val="000000" w:themeColor="text1"/>
                <w:sz w:val="24"/>
                <w:szCs w:val="24"/>
              </w:rPr>
            </w:pPr>
            <w:r w:rsidRPr="00D736C0">
              <w:rPr>
                <w:rFonts w:ascii="Times New Roman" w:hAnsi="Times New Roman" w:cs="Times New Roman"/>
                <w:sz w:val="28"/>
                <w:szCs w:val="28"/>
              </w:rPr>
              <w:t>Положение о календарном планировании воспитательно-образовательного процесса</w:t>
            </w:r>
          </w:p>
        </w:tc>
      </w:tr>
      <w:tr w:rsidR="00624CA1" w:rsidRPr="00D77AD4" w14:paraId="6C92634D" w14:textId="77777777" w:rsidTr="002851F2">
        <w:tc>
          <w:tcPr>
            <w:tcW w:w="1282" w:type="dxa"/>
            <w:gridSpan w:val="2"/>
          </w:tcPr>
          <w:p w14:paraId="35773AED" w14:textId="77777777" w:rsidR="00624CA1" w:rsidRPr="00507B2B" w:rsidRDefault="00624CA1" w:rsidP="00624CA1">
            <w:pPr>
              <w:pStyle w:val="a8"/>
              <w:numPr>
                <w:ilvl w:val="0"/>
                <w:numId w:val="15"/>
              </w:numPr>
              <w:tabs>
                <w:tab w:val="left" w:pos="6525"/>
              </w:tabs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291" w:type="dxa"/>
            <w:gridSpan w:val="4"/>
          </w:tcPr>
          <w:p w14:paraId="3A1C5916" w14:textId="5629919A" w:rsidR="00624CA1" w:rsidRPr="00507B2B" w:rsidRDefault="00624CA1" w:rsidP="00624CA1">
            <w:pPr>
              <w:tabs>
                <w:tab w:val="left" w:pos="6525"/>
              </w:tabs>
              <w:rPr>
                <w:color w:val="000000" w:themeColor="text1"/>
                <w:sz w:val="24"/>
                <w:szCs w:val="24"/>
              </w:rPr>
            </w:pPr>
            <w:r w:rsidRPr="00D736C0">
              <w:rPr>
                <w:rFonts w:ascii="Times New Roman" w:eastAsia="Times New Roman CYR" w:hAnsi="Times New Roman" w:cs="Times New Roman"/>
                <w:sz w:val="28"/>
                <w:szCs w:val="28"/>
                <w:lang w:eastAsia="hi-IN" w:bidi="hi-IN"/>
              </w:rPr>
              <w:t xml:space="preserve">Положение о системе педагогической диагностики (оценки индивидуального развития дошкольника) </w:t>
            </w:r>
            <w:proofErr w:type="gramStart"/>
            <w:r w:rsidRPr="00D736C0">
              <w:rPr>
                <w:rFonts w:ascii="Times New Roman" w:eastAsia="Times New Roman CYR" w:hAnsi="Times New Roman" w:cs="Times New Roman"/>
                <w:sz w:val="28"/>
                <w:szCs w:val="28"/>
                <w:lang w:eastAsia="hi-IN" w:bidi="hi-IN"/>
              </w:rPr>
              <w:t>по  ФГОС</w:t>
            </w:r>
            <w:proofErr w:type="gramEnd"/>
            <w:r w:rsidRPr="00D736C0">
              <w:rPr>
                <w:rFonts w:ascii="Times New Roman" w:eastAsia="Times New Roman CYR" w:hAnsi="Times New Roman" w:cs="Times New Roman"/>
                <w:sz w:val="28"/>
                <w:szCs w:val="28"/>
                <w:lang w:eastAsia="hi-IN" w:bidi="hi-IN"/>
              </w:rPr>
              <w:t xml:space="preserve"> ДО</w:t>
            </w:r>
          </w:p>
        </w:tc>
      </w:tr>
      <w:tr w:rsidR="00624CA1" w:rsidRPr="00D77AD4" w14:paraId="12F4AA18" w14:textId="77777777" w:rsidTr="002851F2">
        <w:tc>
          <w:tcPr>
            <w:tcW w:w="1282" w:type="dxa"/>
            <w:gridSpan w:val="2"/>
          </w:tcPr>
          <w:p w14:paraId="46F877A9" w14:textId="77777777" w:rsidR="00624CA1" w:rsidRPr="00507B2B" w:rsidRDefault="00624CA1" w:rsidP="00624CA1">
            <w:pPr>
              <w:pStyle w:val="a8"/>
              <w:numPr>
                <w:ilvl w:val="0"/>
                <w:numId w:val="15"/>
              </w:numPr>
              <w:tabs>
                <w:tab w:val="left" w:pos="6525"/>
              </w:tabs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291" w:type="dxa"/>
            <w:gridSpan w:val="4"/>
          </w:tcPr>
          <w:p w14:paraId="45135D72" w14:textId="52637F33" w:rsidR="00624CA1" w:rsidRPr="00507B2B" w:rsidRDefault="00624CA1" w:rsidP="00624CA1">
            <w:pPr>
              <w:rPr>
                <w:color w:val="000000" w:themeColor="text1"/>
                <w:sz w:val="24"/>
                <w:szCs w:val="24"/>
              </w:rPr>
            </w:pPr>
            <w:r w:rsidRPr="00D736C0">
              <w:rPr>
                <w:rFonts w:ascii="Times New Roman" w:hAnsi="Times New Roman" w:cs="Times New Roman"/>
                <w:sz w:val="28"/>
                <w:szCs w:val="28"/>
              </w:rPr>
              <w:t>Положение об официальном сайте ДОУ</w:t>
            </w:r>
          </w:p>
        </w:tc>
      </w:tr>
      <w:tr w:rsidR="00624CA1" w:rsidRPr="00D77AD4" w14:paraId="5F23668C" w14:textId="77777777" w:rsidTr="002851F2">
        <w:tc>
          <w:tcPr>
            <w:tcW w:w="1282" w:type="dxa"/>
            <w:gridSpan w:val="2"/>
          </w:tcPr>
          <w:p w14:paraId="4F2E1FBA" w14:textId="77777777" w:rsidR="00624CA1" w:rsidRPr="00507B2B" w:rsidRDefault="00624CA1" w:rsidP="00624CA1">
            <w:pPr>
              <w:pStyle w:val="a8"/>
              <w:numPr>
                <w:ilvl w:val="0"/>
                <w:numId w:val="15"/>
              </w:numPr>
              <w:tabs>
                <w:tab w:val="left" w:pos="6525"/>
              </w:tabs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291" w:type="dxa"/>
            <w:gridSpan w:val="4"/>
          </w:tcPr>
          <w:p w14:paraId="37840793" w14:textId="599A256C" w:rsidR="00624CA1" w:rsidRPr="00507B2B" w:rsidRDefault="00624CA1" w:rsidP="00624CA1">
            <w:pPr>
              <w:tabs>
                <w:tab w:val="left" w:pos="6525"/>
              </w:tabs>
              <w:rPr>
                <w:color w:val="000000" w:themeColor="text1"/>
                <w:sz w:val="24"/>
                <w:szCs w:val="24"/>
              </w:rPr>
            </w:pPr>
            <w:r w:rsidRPr="00D736C0">
              <w:rPr>
                <w:rFonts w:ascii="Times New Roman" w:eastAsia="Arial Unicode MS" w:hAnsi="Times New Roman" w:cs="Times New Roman"/>
                <w:sz w:val="28"/>
                <w:szCs w:val="28"/>
                <w:lang w:bidi="ru-RU"/>
              </w:rPr>
              <w:t xml:space="preserve">Положение </w:t>
            </w:r>
            <w:r w:rsidRPr="00D736C0">
              <w:rPr>
                <w:rFonts w:ascii="Times New Roman" w:hAnsi="Times New Roman" w:cs="Times New Roman"/>
                <w:sz w:val="28"/>
                <w:szCs w:val="28"/>
              </w:rPr>
              <w:t>об аттестационной комиссии в дошкольном образовательном учреждении</w:t>
            </w:r>
          </w:p>
        </w:tc>
      </w:tr>
      <w:tr w:rsidR="00624CA1" w:rsidRPr="00D77AD4" w14:paraId="02E0F97B" w14:textId="77777777" w:rsidTr="002851F2">
        <w:tc>
          <w:tcPr>
            <w:tcW w:w="1282" w:type="dxa"/>
            <w:gridSpan w:val="2"/>
          </w:tcPr>
          <w:p w14:paraId="6C21E206" w14:textId="77777777" w:rsidR="00624CA1" w:rsidRPr="00507B2B" w:rsidRDefault="00624CA1" w:rsidP="00624CA1">
            <w:pPr>
              <w:pStyle w:val="a8"/>
              <w:numPr>
                <w:ilvl w:val="0"/>
                <w:numId w:val="15"/>
              </w:numPr>
              <w:tabs>
                <w:tab w:val="left" w:pos="6525"/>
              </w:tabs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291" w:type="dxa"/>
            <w:gridSpan w:val="4"/>
          </w:tcPr>
          <w:p w14:paraId="6AE8DFDC" w14:textId="099A968D" w:rsidR="00624CA1" w:rsidRPr="00507B2B" w:rsidRDefault="00624CA1" w:rsidP="00624CA1">
            <w:pPr>
              <w:tabs>
                <w:tab w:val="left" w:pos="6525"/>
              </w:tabs>
              <w:rPr>
                <w:color w:val="000000" w:themeColor="text1"/>
                <w:sz w:val="24"/>
                <w:szCs w:val="24"/>
              </w:rPr>
            </w:pPr>
            <w:r w:rsidRPr="00D736C0">
              <w:rPr>
                <w:rFonts w:ascii="Times New Roman" w:hAnsi="Times New Roman" w:cs="Times New Roman"/>
                <w:sz w:val="28"/>
                <w:szCs w:val="28"/>
              </w:rPr>
              <w:t xml:space="preserve">Положение </w:t>
            </w:r>
            <w:proofErr w:type="gramStart"/>
            <w:r w:rsidRPr="00D736C0">
              <w:rPr>
                <w:rFonts w:ascii="Times New Roman" w:hAnsi="Times New Roman" w:cs="Times New Roman"/>
                <w:sz w:val="28"/>
                <w:szCs w:val="28"/>
              </w:rPr>
              <w:t>о  методическом</w:t>
            </w:r>
            <w:proofErr w:type="gramEnd"/>
            <w:r w:rsidRPr="00D736C0">
              <w:rPr>
                <w:rFonts w:ascii="Times New Roman" w:hAnsi="Times New Roman" w:cs="Times New Roman"/>
                <w:sz w:val="28"/>
                <w:szCs w:val="28"/>
              </w:rPr>
              <w:t xml:space="preserve"> кабинете</w:t>
            </w:r>
          </w:p>
        </w:tc>
      </w:tr>
      <w:tr w:rsidR="00624CA1" w:rsidRPr="00D77AD4" w14:paraId="49DABFA6" w14:textId="77777777" w:rsidTr="002851F2">
        <w:tc>
          <w:tcPr>
            <w:tcW w:w="1282" w:type="dxa"/>
            <w:gridSpan w:val="2"/>
          </w:tcPr>
          <w:p w14:paraId="0BCF8F38" w14:textId="77777777" w:rsidR="00624CA1" w:rsidRPr="00507B2B" w:rsidRDefault="00624CA1" w:rsidP="00624CA1">
            <w:pPr>
              <w:pStyle w:val="a8"/>
              <w:numPr>
                <w:ilvl w:val="0"/>
                <w:numId w:val="15"/>
              </w:numPr>
              <w:tabs>
                <w:tab w:val="left" w:pos="6525"/>
              </w:tabs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291" w:type="dxa"/>
            <w:gridSpan w:val="4"/>
          </w:tcPr>
          <w:p w14:paraId="34B61F47" w14:textId="0A8E4B6F" w:rsidR="00624CA1" w:rsidRPr="00507B2B" w:rsidRDefault="00624CA1" w:rsidP="00624CA1">
            <w:pPr>
              <w:tabs>
                <w:tab w:val="left" w:pos="6525"/>
              </w:tabs>
              <w:rPr>
                <w:color w:val="000000" w:themeColor="text1"/>
                <w:sz w:val="24"/>
                <w:szCs w:val="24"/>
              </w:rPr>
            </w:pPr>
            <w:r w:rsidRPr="00D736C0">
              <w:rPr>
                <w:rFonts w:ascii="Times New Roman" w:hAnsi="Times New Roman" w:cs="Times New Roman"/>
                <w:sz w:val="28"/>
                <w:szCs w:val="28"/>
              </w:rPr>
              <w:t xml:space="preserve">Положение </w:t>
            </w:r>
            <w:r w:rsidRPr="00D736C0">
              <w:rPr>
                <w:rFonts w:ascii="Times New Roman" w:eastAsia="Times New Roman" w:hAnsi="Times New Roman" w:cs="Times New Roman"/>
                <w:sz w:val="28"/>
                <w:szCs w:val="28"/>
              </w:rPr>
              <w:t>об организации медицинского обслуживания в ДОУ</w:t>
            </w:r>
          </w:p>
        </w:tc>
      </w:tr>
      <w:tr w:rsidR="00624CA1" w:rsidRPr="00D77AD4" w14:paraId="1DF54F68" w14:textId="77777777" w:rsidTr="002851F2">
        <w:tc>
          <w:tcPr>
            <w:tcW w:w="1282" w:type="dxa"/>
            <w:gridSpan w:val="2"/>
          </w:tcPr>
          <w:p w14:paraId="67F71E3A" w14:textId="77777777" w:rsidR="00624CA1" w:rsidRPr="00507B2B" w:rsidRDefault="00624CA1" w:rsidP="00624CA1">
            <w:pPr>
              <w:pStyle w:val="a8"/>
              <w:numPr>
                <w:ilvl w:val="0"/>
                <w:numId w:val="15"/>
              </w:numPr>
              <w:tabs>
                <w:tab w:val="left" w:pos="6525"/>
              </w:tabs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291" w:type="dxa"/>
            <w:gridSpan w:val="4"/>
          </w:tcPr>
          <w:p w14:paraId="0E4F9434" w14:textId="0FF09B3F" w:rsidR="00624CA1" w:rsidRPr="00507B2B" w:rsidRDefault="00624CA1" w:rsidP="00624CA1">
            <w:pPr>
              <w:tabs>
                <w:tab w:val="left" w:pos="6525"/>
              </w:tabs>
              <w:rPr>
                <w:color w:val="000000" w:themeColor="text1"/>
                <w:sz w:val="24"/>
                <w:szCs w:val="24"/>
              </w:rPr>
            </w:pPr>
            <w:r w:rsidRPr="00D736C0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об организации охраны жизни и здоровья воспитанников в дошкольном образовательном учреждении</w:t>
            </w:r>
          </w:p>
        </w:tc>
      </w:tr>
      <w:tr w:rsidR="00624CA1" w:rsidRPr="00D77AD4" w14:paraId="61297AB7" w14:textId="77777777" w:rsidTr="002851F2">
        <w:tc>
          <w:tcPr>
            <w:tcW w:w="1282" w:type="dxa"/>
            <w:gridSpan w:val="2"/>
          </w:tcPr>
          <w:p w14:paraId="66F40B51" w14:textId="77777777" w:rsidR="00624CA1" w:rsidRPr="00507B2B" w:rsidRDefault="00624CA1" w:rsidP="00624CA1">
            <w:pPr>
              <w:pStyle w:val="a8"/>
              <w:numPr>
                <w:ilvl w:val="0"/>
                <w:numId w:val="15"/>
              </w:numPr>
              <w:tabs>
                <w:tab w:val="left" w:pos="6525"/>
              </w:tabs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291" w:type="dxa"/>
            <w:gridSpan w:val="4"/>
          </w:tcPr>
          <w:p w14:paraId="3B6307A8" w14:textId="64DCD176" w:rsidR="00624CA1" w:rsidRPr="00507B2B" w:rsidRDefault="00624CA1" w:rsidP="00624CA1">
            <w:pPr>
              <w:tabs>
                <w:tab w:val="left" w:pos="6525"/>
              </w:tabs>
              <w:rPr>
                <w:color w:val="000000" w:themeColor="text1"/>
                <w:sz w:val="24"/>
                <w:szCs w:val="24"/>
              </w:rPr>
            </w:pPr>
            <w:r w:rsidRPr="00D736C0">
              <w:rPr>
                <w:rFonts w:ascii="Times New Roman" w:eastAsia="Times New Roman CYR" w:hAnsi="Times New Roman" w:cs="Times New Roman"/>
                <w:sz w:val="28"/>
                <w:szCs w:val="28"/>
                <w:lang w:eastAsia="hi-IN" w:bidi="hi-IN"/>
              </w:rPr>
              <w:t>Положение о проектной деятельности в ДОУ</w:t>
            </w:r>
          </w:p>
        </w:tc>
      </w:tr>
      <w:tr w:rsidR="00624CA1" w:rsidRPr="00D77AD4" w14:paraId="69A37E4C" w14:textId="77777777" w:rsidTr="002851F2">
        <w:tc>
          <w:tcPr>
            <w:tcW w:w="1282" w:type="dxa"/>
            <w:gridSpan w:val="2"/>
          </w:tcPr>
          <w:p w14:paraId="0F55B1A6" w14:textId="77777777" w:rsidR="00624CA1" w:rsidRPr="00507B2B" w:rsidRDefault="00624CA1" w:rsidP="00624CA1">
            <w:pPr>
              <w:pStyle w:val="a8"/>
              <w:numPr>
                <w:ilvl w:val="0"/>
                <w:numId w:val="15"/>
              </w:numPr>
              <w:tabs>
                <w:tab w:val="left" w:pos="6525"/>
              </w:tabs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291" w:type="dxa"/>
            <w:gridSpan w:val="4"/>
          </w:tcPr>
          <w:p w14:paraId="658CE7BF" w14:textId="065C7AE1" w:rsidR="00624CA1" w:rsidRPr="00507B2B" w:rsidRDefault="00624CA1" w:rsidP="00624CA1">
            <w:pPr>
              <w:tabs>
                <w:tab w:val="left" w:pos="6525"/>
              </w:tabs>
              <w:rPr>
                <w:color w:val="000000" w:themeColor="text1"/>
                <w:sz w:val="24"/>
                <w:szCs w:val="24"/>
              </w:rPr>
            </w:pPr>
            <w:r w:rsidRPr="00D736C0">
              <w:rPr>
                <w:rFonts w:ascii="Times New Roman" w:eastAsia="Times New Roman CYR" w:hAnsi="Times New Roman" w:cs="Times New Roman"/>
                <w:sz w:val="28"/>
                <w:szCs w:val="28"/>
                <w:lang w:eastAsia="hi-IN" w:bidi="hi-IN"/>
              </w:rPr>
              <w:t>Положение о постоянно действующей экспертной комиссии</w:t>
            </w:r>
          </w:p>
        </w:tc>
      </w:tr>
      <w:tr w:rsidR="00624CA1" w:rsidRPr="00D77AD4" w14:paraId="5C36874B" w14:textId="77777777" w:rsidTr="002851F2">
        <w:tc>
          <w:tcPr>
            <w:tcW w:w="1282" w:type="dxa"/>
            <w:gridSpan w:val="2"/>
          </w:tcPr>
          <w:p w14:paraId="403129BD" w14:textId="77777777" w:rsidR="00624CA1" w:rsidRPr="00507B2B" w:rsidRDefault="00624CA1" w:rsidP="00624CA1">
            <w:pPr>
              <w:pStyle w:val="a8"/>
              <w:numPr>
                <w:ilvl w:val="0"/>
                <w:numId w:val="15"/>
              </w:numPr>
              <w:tabs>
                <w:tab w:val="left" w:pos="6525"/>
              </w:tabs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291" w:type="dxa"/>
            <w:gridSpan w:val="4"/>
          </w:tcPr>
          <w:p w14:paraId="391B025D" w14:textId="24E2C981" w:rsidR="00624CA1" w:rsidRPr="00507B2B" w:rsidRDefault="00624CA1" w:rsidP="00624CA1">
            <w:pPr>
              <w:tabs>
                <w:tab w:val="left" w:pos="6525"/>
              </w:tabs>
              <w:rPr>
                <w:color w:val="000000" w:themeColor="text1"/>
                <w:sz w:val="24"/>
                <w:szCs w:val="24"/>
              </w:rPr>
            </w:pPr>
            <w:r w:rsidRPr="00D736C0">
              <w:rPr>
                <w:rFonts w:ascii="Times New Roman" w:hAnsi="Times New Roman" w:cs="Times New Roman"/>
                <w:sz w:val="28"/>
                <w:szCs w:val="28"/>
              </w:rPr>
              <w:t xml:space="preserve">Положение </w:t>
            </w:r>
            <w:r w:rsidRPr="00D736C0">
              <w:rPr>
                <w:rFonts w:ascii="Times New Roman" w:eastAsia="Times New Roman" w:hAnsi="Times New Roman" w:cs="Times New Roman"/>
                <w:sz w:val="28"/>
                <w:szCs w:val="28"/>
              </w:rPr>
              <w:t>об архиве дошкольного образовательного учреждения</w:t>
            </w:r>
          </w:p>
        </w:tc>
      </w:tr>
      <w:tr w:rsidR="00624CA1" w:rsidRPr="00D77AD4" w14:paraId="588E27A9" w14:textId="77777777" w:rsidTr="002851F2">
        <w:tc>
          <w:tcPr>
            <w:tcW w:w="1282" w:type="dxa"/>
            <w:gridSpan w:val="2"/>
          </w:tcPr>
          <w:p w14:paraId="32F13C76" w14:textId="77777777" w:rsidR="00624CA1" w:rsidRPr="00507B2B" w:rsidRDefault="00624CA1" w:rsidP="00624CA1">
            <w:pPr>
              <w:pStyle w:val="a8"/>
              <w:numPr>
                <w:ilvl w:val="0"/>
                <w:numId w:val="15"/>
              </w:numPr>
              <w:tabs>
                <w:tab w:val="left" w:pos="6525"/>
              </w:tabs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291" w:type="dxa"/>
            <w:gridSpan w:val="4"/>
          </w:tcPr>
          <w:p w14:paraId="6BA94A24" w14:textId="2B592372" w:rsidR="00624CA1" w:rsidRPr="00507B2B" w:rsidRDefault="00624CA1" w:rsidP="00624CA1">
            <w:pPr>
              <w:tabs>
                <w:tab w:val="left" w:pos="6525"/>
              </w:tabs>
              <w:rPr>
                <w:color w:val="000000" w:themeColor="text1"/>
                <w:sz w:val="24"/>
                <w:szCs w:val="24"/>
              </w:rPr>
            </w:pPr>
            <w:r w:rsidRPr="00D736C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Положение о порядке взимания платы с </w:t>
            </w:r>
            <w:proofErr w:type="gramStart"/>
            <w:r w:rsidRPr="00D736C0">
              <w:rPr>
                <w:rFonts w:ascii="Times New Roman" w:eastAsia="Calibri" w:hAnsi="Times New Roman" w:cs="Times New Roman"/>
                <w:sz w:val="28"/>
                <w:szCs w:val="28"/>
              </w:rPr>
              <w:t>родителей(</w:t>
            </w:r>
            <w:proofErr w:type="gramEnd"/>
            <w:r w:rsidRPr="00D736C0">
              <w:rPr>
                <w:rFonts w:ascii="Times New Roman" w:eastAsia="Calibri" w:hAnsi="Times New Roman" w:cs="Times New Roman"/>
                <w:sz w:val="28"/>
                <w:szCs w:val="28"/>
              </w:rPr>
              <w:t>законных представителей) за присмотр и уход за детьми</w:t>
            </w:r>
          </w:p>
        </w:tc>
      </w:tr>
      <w:tr w:rsidR="00624CA1" w:rsidRPr="00D77AD4" w14:paraId="57771454" w14:textId="77777777" w:rsidTr="002851F2">
        <w:tc>
          <w:tcPr>
            <w:tcW w:w="1282" w:type="dxa"/>
            <w:gridSpan w:val="2"/>
          </w:tcPr>
          <w:p w14:paraId="60945D7A" w14:textId="77777777" w:rsidR="00624CA1" w:rsidRPr="00507B2B" w:rsidRDefault="00624CA1" w:rsidP="00624CA1">
            <w:pPr>
              <w:pStyle w:val="a8"/>
              <w:numPr>
                <w:ilvl w:val="0"/>
                <w:numId w:val="15"/>
              </w:numPr>
              <w:tabs>
                <w:tab w:val="left" w:pos="6525"/>
              </w:tabs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291" w:type="dxa"/>
            <w:gridSpan w:val="4"/>
          </w:tcPr>
          <w:p w14:paraId="36D2FE6B" w14:textId="15B18E21" w:rsidR="00624CA1" w:rsidRPr="00507B2B" w:rsidRDefault="00624CA1" w:rsidP="00624CA1">
            <w:pPr>
              <w:tabs>
                <w:tab w:val="left" w:pos="6525"/>
              </w:tabs>
              <w:rPr>
                <w:color w:val="000000" w:themeColor="text1"/>
                <w:sz w:val="24"/>
                <w:szCs w:val="24"/>
              </w:rPr>
            </w:pPr>
            <w:r w:rsidRPr="00D736C0">
              <w:rPr>
                <w:rFonts w:ascii="Times New Roman" w:hAnsi="Times New Roman" w:cs="Times New Roman"/>
                <w:sz w:val="28"/>
                <w:szCs w:val="28"/>
              </w:rPr>
              <w:t xml:space="preserve">Положение </w:t>
            </w:r>
            <w:r w:rsidRPr="00D736C0">
              <w:rPr>
                <w:rFonts w:ascii="Times New Roman" w:eastAsia="Times New Roman" w:hAnsi="Times New Roman" w:cs="Times New Roman"/>
                <w:sz w:val="28"/>
                <w:szCs w:val="28"/>
              </w:rPr>
              <w:t>о дежурном администраторе в детском саду</w:t>
            </w:r>
          </w:p>
        </w:tc>
      </w:tr>
      <w:tr w:rsidR="00624CA1" w:rsidRPr="00D77AD4" w14:paraId="383C0001" w14:textId="77777777" w:rsidTr="002851F2">
        <w:tc>
          <w:tcPr>
            <w:tcW w:w="1282" w:type="dxa"/>
            <w:gridSpan w:val="2"/>
          </w:tcPr>
          <w:p w14:paraId="0E53C2F8" w14:textId="77777777" w:rsidR="00624CA1" w:rsidRPr="00507B2B" w:rsidRDefault="00624CA1" w:rsidP="00624CA1">
            <w:pPr>
              <w:pStyle w:val="a8"/>
              <w:numPr>
                <w:ilvl w:val="0"/>
                <w:numId w:val="15"/>
              </w:numPr>
              <w:tabs>
                <w:tab w:val="left" w:pos="6525"/>
              </w:tabs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291" w:type="dxa"/>
            <w:gridSpan w:val="4"/>
          </w:tcPr>
          <w:p w14:paraId="3E6B5F83" w14:textId="57A646ED" w:rsidR="00624CA1" w:rsidRPr="00507B2B" w:rsidRDefault="00624CA1" w:rsidP="00624CA1">
            <w:pPr>
              <w:tabs>
                <w:tab w:val="left" w:pos="6525"/>
              </w:tabs>
              <w:rPr>
                <w:color w:val="000000" w:themeColor="text1"/>
                <w:sz w:val="24"/>
                <w:szCs w:val="24"/>
              </w:rPr>
            </w:pPr>
            <w:r w:rsidRPr="00D736C0">
              <w:rPr>
                <w:rFonts w:ascii="Times New Roman" w:hAnsi="Times New Roman" w:cs="Times New Roman"/>
                <w:sz w:val="28"/>
                <w:szCs w:val="28"/>
              </w:rPr>
              <w:t>Положение о семинаре</w:t>
            </w:r>
          </w:p>
        </w:tc>
      </w:tr>
      <w:tr w:rsidR="00624CA1" w:rsidRPr="00D77AD4" w14:paraId="700BB827" w14:textId="77777777" w:rsidTr="002851F2">
        <w:tc>
          <w:tcPr>
            <w:tcW w:w="1282" w:type="dxa"/>
            <w:gridSpan w:val="2"/>
          </w:tcPr>
          <w:p w14:paraId="70D8F0EA" w14:textId="77777777" w:rsidR="00624CA1" w:rsidRPr="00507B2B" w:rsidRDefault="00624CA1" w:rsidP="00624CA1">
            <w:pPr>
              <w:pStyle w:val="a8"/>
              <w:numPr>
                <w:ilvl w:val="0"/>
                <w:numId w:val="15"/>
              </w:numPr>
              <w:tabs>
                <w:tab w:val="left" w:pos="6525"/>
              </w:tabs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291" w:type="dxa"/>
            <w:gridSpan w:val="4"/>
          </w:tcPr>
          <w:p w14:paraId="4D9F36F2" w14:textId="01921035" w:rsidR="00624CA1" w:rsidRPr="00507B2B" w:rsidRDefault="00624CA1" w:rsidP="00624CA1">
            <w:pPr>
              <w:tabs>
                <w:tab w:val="left" w:pos="6525"/>
              </w:tabs>
              <w:rPr>
                <w:color w:val="000000" w:themeColor="text1"/>
                <w:sz w:val="24"/>
                <w:szCs w:val="24"/>
              </w:rPr>
            </w:pPr>
            <w:r w:rsidRPr="00D736C0">
              <w:rPr>
                <w:rFonts w:ascii="Times New Roman" w:hAnsi="Times New Roman" w:cs="Times New Roman"/>
                <w:sz w:val="28"/>
                <w:szCs w:val="28"/>
              </w:rPr>
              <w:t>Положение о расследовании и учете несчастных случаев с воспитанниками</w:t>
            </w:r>
          </w:p>
        </w:tc>
      </w:tr>
      <w:tr w:rsidR="00624CA1" w:rsidRPr="00D77AD4" w14:paraId="5EE06460" w14:textId="77777777" w:rsidTr="002851F2">
        <w:tc>
          <w:tcPr>
            <w:tcW w:w="1282" w:type="dxa"/>
            <w:gridSpan w:val="2"/>
          </w:tcPr>
          <w:p w14:paraId="0CA4B2FF" w14:textId="77777777" w:rsidR="00624CA1" w:rsidRPr="00507B2B" w:rsidRDefault="00624CA1" w:rsidP="00624CA1">
            <w:pPr>
              <w:pStyle w:val="a8"/>
              <w:numPr>
                <w:ilvl w:val="0"/>
                <w:numId w:val="15"/>
              </w:numPr>
              <w:tabs>
                <w:tab w:val="left" w:pos="6525"/>
              </w:tabs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291" w:type="dxa"/>
            <w:gridSpan w:val="4"/>
          </w:tcPr>
          <w:p w14:paraId="257399CF" w14:textId="5B846FEF" w:rsidR="00624CA1" w:rsidRPr="00507B2B" w:rsidRDefault="00624CA1" w:rsidP="00624CA1">
            <w:pPr>
              <w:tabs>
                <w:tab w:val="left" w:pos="6525"/>
              </w:tabs>
              <w:rPr>
                <w:color w:val="000000" w:themeColor="text1"/>
                <w:sz w:val="24"/>
                <w:szCs w:val="24"/>
              </w:rPr>
            </w:pPr>
            <w:r w:rsidRPr="00D736C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Положение </w:t>
            </w:r>
            <w:proofErr w:type="gramStart"/>
            <w:r w:rsidRPr="00D736C0">
              <w:rPr>
                <w:rFonts w:ascii="Times New Roman" w:eastAsia="Calibri" w:hAnsi="Times New Roman" w:cs="Times New Roman"/>
                <w:sz w:val="28"/>
                <w:szCs w:val="28"/>
              </w:rPr>
              <w:t>о  производственном</w:t>
            </w:r>
            <w:proofErr w:type="gramEnd"/>
            <w:r w:rsidRPr="00D736C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экологическом контроле</w:t>
            </w:r>
          </w:p>
        </w:tc>
      </w:tr>
      <w:tr w:rsidR="00624CA1" w:rsidRPr="00D77AD4" w14:paraId="7627D56A" w14:textId="77777777" w:rsidTr="002851F2">
        <w:tc>
          <w:tcPr>
            <w:tcW w:w="1282" w:type="dxa"/>
            <w:gridSpan w:val="2"/>
          </w:tcPr>
          <w:p w14:paraId="6177B055" w14:textId="77777777" w:rsidR="00624CA1" w:rsidRPr="00507B2B" w:rsidRDefault="00624CA1" w:rsidP="00624CA1">
            <w:pPr>
              <w:pStyle w:val="a8"/>
              <w:numPr>
                <w:ilvl w:val="0"/>
                <w:numId w:val="15"/>
              </w:numPr>
              <w:tabs>
                <w:tab w:val="left" w:pos="6525"/>
              </w:tabs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291" w:type="dxa"/>
            <w:gridSpan w:val="4"/>
          </w:tcPr>
          <w:p w14:paraId="47B49794" w14:textId="02C703E3" w:rsidR="00624CA1" w:rsidRPr="00507B2B" w:rsidRDefault="00624CA1" w:rsidP="00624CA1">
            <w:pPr>
              <w:tabs>
                <w:tab w:val="left" w:pos="6525"/>
              </w:tabs>
              <w:rPr>
                <w:color w:val="000000" w:themeColor="text1"/>
                <w:sz w:val="24"/>
                <w:szCs w:val="24"/>
              </w:rPr>
            </w:pPr>
            <w:r w:rsidRPr="00D736C0">
              <w:rPr>
                <w:rFonts w:ascii="Times New Roman" w:hAnsi="Times New Roman" w:cs="Times New Roman"/>
                <w:sz w:val="28"/>
                <w:szCs w:val="28"/>
              </w:rPr>
              <w:t xml:space="preserve">Положение о психолого-педагогическом консилиуме </w:t>
            </w:r>
          </w:p>
        </w:tc>
      </w:tr>
      <w:tr w:rsidR="00624CA1" w:rsidRPr="00D77AD4" w14:paraId="134D5CC3" w14:textId="77777777" w:rsidTr="002851F2">
        <w:tc>
          <w:tcPr>
            <w:tcW w:w="1282" w:type="dxa"/>
            <w:gridSpan w:val="2"/>
          </w:tcPr>
          <w:p w14:paraId="71333CBD" w14:textId="77777777" w:rsidR="00624CA1" w:rsidRPr="00507B2B" w:rsidRDefault="00624CA1" w:rsidP="00624CA1">
            <w:pPr>
              <w:pStyle w:val="a8"/>
              <w:numPr>
                <w:ilvl w:val="0"/>
                <w:numId w:val="15"/>
              </w:numPr>
              <w:tabs>
                <w:tab w:val="left" w:pos="6525"/>
              </w:tabs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291" w:type="dxa"/>
            <w:gridSpan w:val="4"/>
          </w:tcPr>
          <w:p w14:paraId="55AE1AF7" w14:textId="27ECD529" w:rsidR="00624CA1" w:rsidRPr="00507B2B" w:rsidRDefault="00624CA1" w:rsidP="00624CA1">
            <w:pPr>
              <w:tabs>
                <w:tab w:val="left" w:pos="6525"/>
              </w:tabs>
              <w:rPr>
                <w:color w:val="000000" w:themeColor="text1"/>
                <w:sz w:val="24"/>
                <w:szCs w:val="24"/>
              </w:rPr>
            </w:pPr>
            <w:r w:rsidRPr="00D736C0">
              <w:rPr>
                <w:rFonts w:ascii="Times New Roman" w:eastAsia="Calibri" w:hAnsi="Times New Roman" w:cs="Times New Roman"/>
                <w:sz w:val="28"/>
                <w:szCs w:val="28"/>
              </w:rPr>
              <w:t>Положение о Родительском комитете</w:t>
            </w:r>
          </w:p>
        </w:tc>
      </w:tr>
      <w:tr w:rsidR="00624CA1" w:rsidRPr="00D77AD4" w14:paraId="4EA6FD23" w14:textId="77777777" w:rsidTr="002851F2">
        <w:tc>
          <w:tcPr>
            <w:tcW w:w="1282" w:type="dxa"/>
            <w:gridSpan w:val="2"/>
          </w:tcPr>
          <w:p w14:paraId="19EC4EF4" w14:textId="77777777" w:rsidR="00624CA1" w:rsidRPr="00507B2B" w:rsidRDefault="00624CA1" w:rsidP="00624CA1">
            <w:pPr>
              <w:pStyle w:val="a8"/>
              <w:numPr>
                <w:ilvl w:val="0"/>
                <w:numId w:val="15"/>
              </w:numPr>
              <w:tabs>
                <w:tab w:val="left" w:pos="6525"/>
              </w:tabs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291" w:type="dxa"/>
            <w:gridSpan w:val="4"/>
          </w:tcPr>
          <w:p w14:paraId="199D9D44" w14:textId="43BA5A7E" w:rsidR="00624CA1" w:rsidRPr="00507B2B" w:rsidRDefault="00624CA1" w:rsidP="00624CA1">
            <w:pPr>
              <w:tabs>
                <w:tab w:val="left" w:pos="6525"/>
              </w:tabs>
              <w:rPr>
                <w:color w:val="000000" w:themeColor="text1"/>
                <w:sz w:val="24"/>
                <w:szCs w:val="24"/>
              </w:rPr>
            </w:pPr>
            <w:r w:rsidRPr="00D736C0">
              <w:rPr>
                <w:rFonts w:ascii="Times New Roman" w:hAnsi="Times New Roman" w:cs="Times New Roman"/>
                <w:sz w:val="28"/>
                <w:szCs w:val="28"/>
              </w:rPr>
              <w:t>Положение о взаимодействии ДОУ с семьями воспитанников</w:t>
            </w:r>
          </w:p>
        </w:tc>
      </w:tr>
      <w:tr w:rsidR="00624CA1" w:rsidRPr="00D77AD4" w14:paraId="2C2488D7" w14:textId="77777777" w:rsidTr="002851F2">
        <w:tc>
          <w:tcPr>
            <w:tcW w:w="1282" w:type="dxa"/>
            <w:gridSpan w:val="2"/>
          </w:tcPr>
          <w:p w14:paraId="774A13D5" w14:textId="77777777" w:rsidR="00624CA1" w:rsidRPr="00507B2B" w:rsidRDefault="00624CA1" w:rsidP="00624CA1">
            <w:pPr>
              <w:pStyle w:val="a8"/>
              <w:numPr>
                <w:ilvl w:val="0"/>
                <w:numId w:val="15"/>
              </w:numPr>
              <w:tabs>
                <w:tab w:val="left" w:pos="6525"/>
              </w:tabs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291" w:type="dxa"/>
            <w:gridSpan w:val="4"/>
          </w:tcPr>
          <w:p w14:paraId="6FE7D6B3" w14:textId="5F2E6106" w:rsidR="00624CA1" w:rsidRPr="00507B2B" w:rsidRDefault="00624CA1" w:rsidP="00624CA1">
            <w:pPr>
              <w:tabs>
                <w:tab w:val="left" w:pos="6525"/>
              </w:tabs>
              <w:rPr>
                <w:color w:val="000000" w:themeColor="text1"/>
                <w:sz w:val="24"/>
                <w:szCs w:val="24"/>
              </w:rPr>
            </w:pPr>
            <w:r w:rsidRPr="00D736C0">
              <w:rPr>
                <w:rFonts w:ascii="Times New Roman" w:hAnsi="Times New Roman" w:cs="Times New Roman"/>
                <w:sz w:val="28"/>
                <w:szCs w:val="28"/>
              </w:rPr>
              <w:t>Положение о работе педагога-психолога в ДОУ</w:t>
            </w:r>
          </w:p>
        </w:tc>
      </w:tr>
      <w:tr w:rsidR="00624CA1" w:rsidRPr="00D77AD4" w14:paraId="38DE7CEF" w14:textId="77777777" w:rsidTr="002851F2">
        <w:tc>
          <w:tcPr>
            <w:tcW w:w="1282" w:type="dxa"/>
            <w:gridSpan w:val="2"/>
          </w:tcPr>
          <w:p w14:paraId="10A264AB" w14:textId="77777777" w:rsidR="00624CA1" w:rsidRPr="00507B2B" w:rsidRDefault="00624CA1" w:rsidP="00624CA1">
            <w:pPr>
              <w:pStyle w:val="a8"/>
              <w:numPr>
                <w:ilvl w:val="0"/>
                <w:numId w:val="15"/>
              </w:numPr>
              <w:tabs>
                <w:tab w:val="left" w:pos="6525"/>
              </w:tabs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291" w:type="dxa"/>
            <w:gridSpan w:val="4"/>
          </w:tcPr>
          <w:p w14:paraId="40FCAF51" w14:textId="114D0770" w:rsidR="00624CA1" w:rsidRPr="00507B2B" w:rsidRDefault="00624CA1" w:rsidP="00624CA1">
            <w:pPr>
              <w:tabs>
                <w:tab w:val="left" w:pos="6525"/>
              </w:tabs>
              <w:rPr>
                <w:color w:val="000000" w:themeColor="text1"/>
                <w:sz w:val="24"/>
                <w:szCs w:val="24"/>
              </w:rPr>
            </w:pPr>
            <w:r w:rsidRPr="00D736C0">
              <w:rPr>
                <w:rFonts w:ascii="Times New Roman" w:eastAsia="Times New Roman" w:hAnsi="Times New Roman" w:cs="Times New Roman"/>
                <w:sz w:val="28"/>
                <w:szCs w:val="28"/>
              </w:rPr>
              <w:t>Положение о психолого-педагогической службе</w:t>
            </w:r>
            <w:r w:rsidRPr="00D736C0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 xml:space="preserve">   </w:t>
            </w:r>
          </w:p>
        </w:tc>
      </w:tr>
      <w:tr w:rsidR="00624CA1" w:rsidRPr="00D77AD4" w14:paraId="185E589E" w14:textId="77777777" w:rsidTr="002851F2">
        <w:tc>
          <w:tcPr>
            <w:tcW w:w="1282" w:type="dxa"/>
            <w:gridSpan w:val="2"/>
          </w:tcPr>
          <w:p w14:paraId="4A6BB3BE" w14:textId="0A3C0ACA" w:rsidR="00624CA1" w:rsidRPr="00624CA1" w:rsidRDefault="00624CA1" w:rsidP="00624CA1">
            <w:pPr>
              <w:tabs>
                <w:tab w:val="left" w:pos="6525"/>
              </w:tabs>
              <w:ind w:left="360"/>
              <w:rPr>
                <w:color w:val="000000" w:themeColor="text1"/>
                <w:sz w:val="24"/>
                <w:szCs w:val="24"/>
              </w:rPr>
            </w:pPr>
            <w:r w:rsidRPr="00624CA1">
              <w:rPr>
                <w:rFonts w:ascii="Times New Roman" w:hAnsi="Times New Roman"/>
                <w:b/>
                <w:bCs/>
                <w:color w:val="000000" w:themeColor="text1"/>
              </w:rPr>
              <w:t>№ п/п</w:t>
            </w:r>
          </w:p>
        </w:tc>
        <w:tc>
          <w:tcPr>
            <w:tcW w:w="12291" w:type="dxa"/>
            <w:gridSpan w:val="4"/>
          </w:tcPr>
          <w:p w14:paraId="3C769264" w14:textId="77777777" w:rsidR="00624CA1" w:rsidRDefault="00624CA1" w:rsidP="00624CA1">
            <w:pPr>
              <w:tabs>
                <w:tab w:val="left" w:pos="6525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  <w:p w14:paraId="2BDAEA36" w14:textId="77777777" w:rsidR="00624CA1" w:rsidRPr="00D77AD4" w:rsidRDefault="00624CA1" w:rsidP="00624CA1">
            <w:pPr>
              <w:tabs>
                <w:tab w:val="left" w:pos="6525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D77AD4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ПЕРЕЧЕНЬ ЛОКАЛЬНО-НОРМАТИВНЫХ АКТОВ</w:t>
            </w:r>
          </w:p>
          <w:p w14:paraId="20DB4E7A" w14:textId="70688E5E" w:rsidR="00624CA1" w:rsidRPr="00507B2B" w:rsidRDefault="00624CA1" w:rsidP="00624CA1">
            <w:pPr>
              <w:tabs>
                <w:tab w:val="left" w:pos="6525"/>
              </w:tabs>
              <w:rPr>
                <w:color w:val="000000" w:themeColor="text1"/>
                <w:sz w:val="24"/>
                <w:szCs w:val="24"/>
              </w:rPr>
            </w:pPr>
          </w:p>
        </w:tc>
      </w:tr>
      <w:tr w:rsidR="00624CA1" w:rsidRPr="00D77AD4" w14:paraId="2730B70A" w14:textId="77777777" w:rsidTr="002851F2">
        <w:tc>
          <w:tcPr>
            <w:tcW w:w="1282" w:type="dxa"/>
            <w:gridSpan w:val="2"/>
          </w:tcPr>
          <w:p w14:paraId="767A6502" w14:textId="77777777" w:rsidR="00624CA1" w:rsidRPr="00507B2B" w:rsidRDefault="00624CA1" w:rsidP="00624CA1">
            <w:pPr>
              <w:pStyle w:val="a8"/>
              <w:numPr>
                <w:ilvl w:val="0"/>
                <w:numId w:val="15"/>
              </w:numPr>
              <w:tabs>
                <w:tab w:val="left" w:pos="6525"/>
              </w:tabs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291" w:type="dxa"/>
            <w:gridSpan w:val="4"/>
          </w:tcPr>
          <w:p w14:paraId="50820618" w14:textId="7DE4A92F" w:rsidR="00624CA1" w:rsidRPr="00507B2B" w:rsidRDefault="00624CA1" w:rsidP="00624CA1">
            <w:pPr>
              <w:tabs>
                <w:tab w:val="left" w:pos="6525"/>
              </w:tabs>
              <w:rPr>
                <w:color w:val="000000" w:themeColor="text1"/>
                <w:sz w:val="24"/>
                <w:szCs w:val="24"/>
              </w:rPr>
            </w:pPr>
            <w:r w:rsidRPr="00D736C0">
              <w:rPr>
                <w:rFonts w:ascii="Times New Roman" w:hAnsi="Times New Roman" w:cs="Times New Roman"/>
                <w:sz w:val="28"/>
                <w:szCs w:val="28"/>
              </w:rPr>
              <w:t>Положение об информационной открытости</w:t>
            </w:r>
          </w:p>
        </w:tc>
      </w:tr>
      <w:tr w:rsidR="00624CA1" w:rsidRPr="00D77AD4" w14:paraId="7EDB1338" w14:textId="77777777" w:rsidTr="002851F2">
        <w:tc>
          <w:tcPr>
            <w:tcW w:w="1282" w:type="dxa"/>
            <w:gridSpan w:val="2"/>
          </w:tcPr>
          <w:p w14:paraId="12EAB8D4" w14:textId="77777777" w:rsidR="00624CA1" w:rsidRPr="00507B2B" w:rsidRDefault="00624CA1" w:rsidP="00624CA1">
            <w:pPr>
              <w:pStyle w:val="a8"/>
              <w:numPr>
                <w:ilvl w:val="0"/>
                <w:numId w:val="15"/>
              </w:numPr>
              <w:tabs>
                <w:tab w:val="left" w:pos="6525"/>
              </w:tabs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291" w:type="dxa"/>
            <w:gridSpan w:val="4"/>
          </w:tcPr>
          <w:p w14:paraId="51C14759" w14:textId="483B7239" w:rsidR="00624CA1" w:rsidRPr="00507B2B" w:rsidRDefault="00624CA1" w:rsidP="00624CA1">
            <w:pPr>
              <w:tabs>
                <w:tab w:val="left" w:pos="6525"/>
              </w:tabs>
              <w:rPr>
                <w:color w:val="000000" w:themeColor="text1"/>
                <w:sz w:val="24"/>
                <w:szCs w:val="24"/>
              </w:rPr>
            </w:pPr>
            <w:proofErr w:type="gramStart"/>
            <w:r w:rsidRPr="00D736C0">
              <w:rPr>
                <w:rFonts w:ascii="Times New Roman" w:eastAsia="Calibri" w:hAnsi="Times New Roman" w:cs="Times New Roman"/>
                <w:sz w:val="28"/>
                <w:szCs w:val="28"/>
              </w:rPr>
              <w:t>Положение  о</w:t>
            </w:r>
            <w:proofErr w:type="gramEnd"/>
            <w:r w:rsidRPr="00D736C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квотировании рабочих мест для инвалидов в дошкольном образовательном учреждении</w:t>
            </w:r>
          </w:p>
        </w:tc>
      </w:tr>
      <w:tr w:rsidR="00624CA1" w:rsidRPr="00D77AD4" w14:paraId="1CA5F46C" w14:textId="77777777" w:rsidTr="002851F2">
        <w:tc>
          <w:tcPr>
            <w:tcW w:w="1282" w:type="dxa"/>
            <w:gridSpan w:val="2"/>
          </w:tcPr>
          <w:p w14:paraId="357D4F25" w14:textId="77777777" w:rsidR="00624CA1" w:rsidRPr="00507B2B" w:rsidRDefault="00624CA1" w:rsidP="00624CA1">
            <w:pPr>
              <w:pStyle w:val="a8"/>
              <w:numPr>
                <w:ilvl w:val="0"/>
                <w:numId w:val="15"/>
              </w:numPr>
              <w:tabs>
                <w:tab w:val="left" w:pos="6525"/>
              </w:tabs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291" w:type="dxa"/>
            <w:gridSpan w:val="4"/>
          </w:tcPr>
          <w:p w14:paraId="23520567" w14:textId="554E9F12" w:rsidR="00624CA1" w:rsidRPr="00507B2B" w:rsidRDefault="00624CA1" w:rsidP="00624CA1">
            <w:pPr>
              <w:widowControl w:val="0"/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color w:val="000000" w:themeColor="text1"/>
                <w:sz w:val="24"/>
                <w:szCs w:val="24"/>
              </w:rPr>
            </w:pPr>
            <w:r w:rsidRPr="00D736C0">
              <w:rPr>
                <w:rFonts w:ascii="Times New Roman" w:eastAsia="Arial Unicode MS" w:hAnsi="Times New Roman" w:cs="Times New Roman"/>
                <w:sz w:val="28"/>
                <w:szCs w:val="28"/>
                <w:lang w:bidi="ru-RU"/>
              </w:rPr>
              <w:t>Положение о проведении смотра-</w:t>
            </w:r>
            <w:proofErr w:type="gramStart"/>
            <w:r w:rsidRPr="00D736C0">
              <w:rPr>
                <w:rFonts w:ascii="Times New Roman" w:eastAsia="Arial Unicode MS" w:hAnsi="Times New Roman" w:cs="Times New Roman"/>
                <w:sz w:val="28"/>
                <w:szCs w:val="28"/>
                <w:lang w:bidi="ru-RU"/>
              </w:rPr>
              <w:t>конкурса  Готовность</w:t>
            </w:r>
            <w:proofErr w:type="gramEnd"/>
            <w:r w:rsidRPr="00D736C0">
              <w:rPr>
                <w:rFonts w:ascii="Times New Roman" w:eastAsia="Arial Unicode MS" w:hAnsi="Times New Roman" w:cs="Times New Roman"/>
                <w:sz w:val="28"/>
                <w:szCs w:val="28"/>
                <w:lang w:bidi="ru-RU"/>
              </w:rPr>
              <w:t xml:space="preserve"> групп к началу нового учебного года </w:t>
            </w:r>
          </w:p>
        </w:tc>
      </w:tr>
      <w:tr w:rsidR="00624CA1" w:rsidRPr="00D77AD4" w14:paraId="64CB187E" w14:textId="77777777" w:rsidTr="002851F2">
        <w:tc>
          <w:tcPr>
            <w:tcW w:w="1282" w:type="dxa"/>
            <w:gridSpan w:val="2"/>
          </w:tcPr>
          <w:p w14:paraId="259E88F6" w14:textId="77777777" w:rsidR="00624CA1" w:rsidRPr="00507B2B" w:rsidRDefault="00624CA1" w:rsidP="00624CA1">
            <w:pPr>
              <w:pStyle w:val="a8"/>
              <w:numPr>
                <w:ilvl w:val="0"/>
                <w:numId w:val="15"/>
              </w:numPr>
              <w:tabs>
                <w:tab w:val="left" w:pos="6525"/>
              </w:tabs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291" w:type="dxa"/>
            <w:gridSpan w:val="4"/>
          </w:tcPr>
          <w:p w14:paraId="4DF901E9" w14:textId="37618D56" w:rsidR="00624CA1" w:rsidRPr="00507B2B" w:rsidRDefault="00624CA1" w:rsidP="00624CA1">
            <w:pPr>
              <w:tabs>
                <w:tab w:val="left" w:pos="6525"/>
              </w:tabs>
              <w:rPr>
                <w:color w:val="000000" w:themeColor="text1"/>
                <w:sz w:val="24"/>
                <w:szCs w:val="24"/>
              </w:rPr>
            </w:pPr>
            <w:r w:rsidRPr="00D736C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Положение </w:t>
            </w:r>
            <w:r w:rsidRPr="00D736C0">
              <w:rPr>
                <w:rFonts w:ascii="Times New Roman" w:hAnsi="Times New Roman" w:cs="Times New Roman"/>
                <w:sz w:val="28"/>
                <w:szCs w:val="28"/>
              </w:rPr>
              <w:t>о системе видеонаблюдения в ДОУ</w:t>
            </w:r>
          </w:p>
        </w:tc>
      </w:tr>
      <w:tr w:rsidR="00624CA1" w:rsidRPr="00D77AD4" w14:paraId="5DBC2AB0" w14:textId="77777777" w:rsidTr="002851F2">
        <w:tc>
          <w:tcPr>
            <w:tcW w:w="1282" w:type="dxa"/>
            <w:gridSpan w:val="2"/>
          </w:tcPr>
          <w:p w14:paraId="5E77733C" w14:textId="77777777" w:rsidR="00624CA1" w:rsidRPr="00507B2B" w:rsidRDefault="00624CA1" w:rsidP="00624CA1">
            <w:pPr>
              <w:pStyle w:val="a8"/>
              <w:numPr>
                <w:ilvl w:val="0"/>
                <w:numId w:val="15"/>
              </w:numPr>
              <w:tabs>
                <w:tab w:val="left" w:pos="6525"/>
              </w:tabs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291" w:type="dxa"/>
            <w:gridSpan w:val="4"/>
          </w:tcPr>
          <w:p w14:paraId="3477E227" w14:textId="77777777" w:rsidR="00624CA1" w:rsidRPr="00D736C0" w:rsidRDefault="00624CA1" w:rsidP="00624C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36C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Положение </w:t>
            </w:r>
            <w:r w:rsidRPr="00D736C0">
              <w:rPr>
                <w:rFonts w:ascii="Times New Roman" w:hAnsi="Times New Roman" w:cs="Times New Roman"/>
                <w:sz w:val="28"/>
                <w:szCs w:val="28"/>
              </w:rPr>
              <w:t xml:space="preserve">о работе контрактного управляющего </w:t>
            </w:r>
          </w:p>
          <w:p w14:paraId="278CC05B" w14:textId="762BB7B3" w:rsidR="00624CA1" w:rsidRPr="00507B2B" w:rsidRDefault="00624CA1" w:rsidP="00624CA1">
            <w:pPr>
              <w:tabs>
                <w:tab w:val="left" w:pos="6525"/>
              </w:tabs>
              <w:rPr>
                <w:color w:val="000000" w:themeColor="text1"/>
                <w:sz w:val="24"/>
                <w:szCs w:val="24"/>
              </w:rPr>
            </w:pPr>
            <w:r w:rsidRPr="00D736C0">
              <w:rPr>
                <w:rFonts w:ascii="Times New Roman" w:hAnsi="Times New Roman" w:cs="Times New Roman"/>
                <w:sz w:val="28"/>
                <w:szCs w:val="28"/>
              </w:rPr>
              <w:t>в дошкольном образовательном учреждении</w:t>
            </w:r>
          </w:p>
        </w:tc>
      </w:tr>
      <w:tr w:rsidR="00624CA1" w:rsidRPr="00D77AD4" w14:paraId="128FFAD3" w14:textId="77777777" w:rsidTr="002851F2">
        <w:tc>
          <w:tcPr>
            <w:tcW w:w="1282" w:type="dxa"/>
            <w:gridSpan w:val="2"/>
          </w:tcPr>
          <w:p w14:paraId="16BE94A8" w14:textId="77777777" w:rsidR="00624CA1" w:rsidRPr="00507B2B" w:rsidRDefault="00624CA1" w:rsidP="00624CA1">
            <w:pPr>
              <w:pStyle w:val="a8"/>
              <w:numPr>
                <w:ilvl w:val="0"/>
                <w:numId w:val="15"/>
              </w:numPr>
              <w:tabs>
                <w:tab w:val="left" w:pos="6525"/>
              </w:tabs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291" w:type="dxa"/>
            <w:gridSpan w:val="4"/>
          </w:tcPr>
          <w:p w14:paraId="2859A808" w14:textId="06333D73" w:rsidR="00624CA1" w:rsidRPr="00507B2B" w:rsidRDefault="00624CA1" w:rsidP="00624CA1">
            <w:pPr>
              <w:tabs>
                <w:tab w:val="left" w:pos="6525"/>
              </w:tabs>
              <w:rPr>
                <w:color w:val="000000" w:themeColor="text1"/>
                <w:sz w:val="24"/>
                <w:szCs w:val="24"/>
              </w:rPr>
            </w:pPr>
            <w:r w:rsidRPr="00D736C0">
              <w:rPr>
                <w:rFonts w:ascii="Times New Roman" w:eastAsia="Calibri" w:hAnsi="Times New Roman" w:cs="Times New Roman"/>
                <w:sz w:val="28"/>
                <w:szCs w:val="28"/>
              </w:rPr>
              <w:t>Положение о пищеблоке</w:t>
            </w:r>
          </w:p>
        </w:tc>
      </w:tr>
      <w:tr w:rsidR="00624CA1" w:rsidRPr="00D77AD4" w14:paraId="5B7B752C" w14:textId="77777777" w:rsidTr="002851F2">
        <w:tc>
          <w:tcPr>
            <w:tcW w:w="1282" w:type="dxa"/>
            <w:gridSpan w:val="2"/>
          </w:tcPr>
          <w:p w14:paraId="389621CE" w14:textId="77777777" w:rsidR="00624CA1" w:rsidRPr="00507B2B" w:rsidRDefault="00624CA1" w:rsidP="00624CA1">
            <w:pPr>
              <w:pStyle w:val="a8"/>
              <w:numPr>
                <w:ilvl w:val="0"/>
                <w:numId w:val="15"/>
              </w:numPr>
              <w:tabs>
                <w:tab w:val="left" w:pos="6525"/>
              </w:tabs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291" w:type="dxa"/>
            <w:gridSpan w:val="4"/>
          </w:tcPr>
          <w:p w14:paraId="729BBBAB" w14:textId="76C91C25" w:rsidR="00624CA1" w:rsidRPr="00507B2B" w:rsidRDefault="00624CA1" w:rsidP="00624CA1">
            <w:pPr>
              <w:tabs>
                <w:tab w:val="left" w:pos="6525"/>
              </w:tabs>
              <w:rPr>
                <w:color w:val="000000" w:themeColor="text1"/>
                <w:sz w:val="24"/>
                <w:szCs w:val="24"/>
              </w:rPr>
            </w:pPr>
            <w:r w:rsidRPr="00D736C0">
              <w:rPr>
                <w:rFonts w:ascii="Times New Roman" w:hAnsi="Times New Roman" w:cs="Times New Roman"/>
                <w:sz w:val="28"/>
                <w:szCs w:val="28"/>
              </w:rPr>
              <w:t>Положение об организации питания в детском саду</w:t>
            </w:r>
          </w:p>
        </w:tc>
      </w:tr>
      <w:tr w:rsidR="00624CA1" w:rsidRPr="00D77AD4" w14:paraId="0A7C5D3E" w14:textId="77777777" w:rsidTr="002851F2">
        <w:tc>
          <w:tcPr>
            <w:tcW w:w="1282" w:type="dxa"/>
            <w:gridSpan w:val="2"/>
          </w:tcPr>
          <w:p w14:paraId="2A4B021C" w14:textId="77777777" w:rsidR="00624CA1" w:rsidRPr="00507B2B" w:rsidRDefault="00624CA1" w:rsidP="00624CA1">
            <w:pPr>
              <w:pStyle w:val="a8"/>
              <w:numPr>
                <w:ilvl w:val="0"/>
                <w:numId w:val="15"/>
              </w:numPr>
              <w:tabs>
                <w:tab w:val="left" w:pos="6525"/>
              </w:tabs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291" w:type="dxa"/>
            <w:gridSpan w:val="4"/>
          </w:tcPr>
          <w:p w14:paraId="1A9CBFF2" w14:textId="1C49C090" w:rsidR="00624CA1" w:rsidRPr="00507B2B" w:rsidRDefault="00624CA1" w:rsidP="00624CA1">
            <w:pPr>
              <w:tabs>
                <w:tab w:val="left" w:pos="6525"/>
              </w:tabs>
              <w:rPr>
                <w:color w:val="000000" w:themeColor="text1"/>
                <w:sz w:val="24"/>
                <w:szCs w:val="24"/>
              </w:rPr>
            </w:pPr>
            <w:r w:rsidRPr="00D736C0">
              <w:rPr>
                <w:rFonts w:ascii="Times New Roman" w:hAnsi="Times New Roman" w:cs="Times New Roman"/>
                <w:sz w:val="28"/>
                <w:szCs w:val="28"/>
              </w:rPr>
              <w:t xml:space="preserve">Положение </w:t>
            </w:r>
            <w:r w:rsidRPr="00D736C0">
              <w:rPr>
                <w:rFonts w:ascii="Times New Roman" w:eastAsia="Times New Roman" w:hAnsi="Times New Roman" w:cs="Times New Roman"/>
                <w:sz w:val="28"/>
                <w:szCs w:val="28"/>
              </w:rPr>
              <w:t>о производственном контроле за организацией и качеством питания в ДОУ</w:t>
            </w:r>
          </w:p>
        </w:tc>
      </w:tr>
      <w:tr w:rsidR="00624CA1" w:rsidRPr="00D77AD4" w14:paraId="5EF90742" w14:textId="77777777" w:rsidTr="002851F2">
        <w:tc>
          <w:tcPr>
            <w:tcW w:w="1282" w:type="dxa"/>
            <w:gridSpan w:val="2"/>
          </w:tcPr>
          <w:p w14:paraId="6011BB15" w14:textId="77777777" w:rsidR="00624CA1" w:rsidRPr="00507B2B" w:rsidRDefault="00624CA1" w:rsidP="00624CA1">
            <w:pPr>
              <w:pStyle w:val="a8"/>
              <w:numPr>
                <w:ilvl w:val="0"/>
                <w:numId w:val="15"/>
              </w:numPr>
              <w:tabs>
                <w:tab w:val="left" w:pos="6525"/>
              </w:tabs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291" w:type="dxa"/>
            <w:gridSpan w:val="4"/>
          </w:tcPr>
          <w:p w14:paraId="2343113D" w14:textId="546D175F" w:rsidR="00624CA1" w:rsidRPr="00507B2B" w:rsidRDefault="00624CA1" w:rsidP="00624CA1">
            <w:pPr>
              <w:tabs>
                <w:tab w:val="left" w:pos="6525"/>
              </w:tabs>
              <w:rPr>
                <w:color w:val="000000" w:themeColor="text1"/>
                <w:sz w:val="24"/>
                <w:szCs w:val="24"/>
              </w:rPr>
            </w:pPr>
            <w:r w:rsidRPr="00D736C0">
              <w:rPr>
                <w:rFonts w:ascii="Times New Roman" w:hAnsi="Times New Roman" w:cs="Times New Roman"/>
                <w:sz w:val="28"/>
                <w:szCs w:val="28"/>
              </w:rPr>
              <w:t>Положение о комиссии по контролю за организацией и качеством питания, бракеражу готовой продукции</w:t>
            </w:r>
          </w:p>
        </w:tc>
      </w:tr>
      <w:tr w:rsidR="00624CA1" w:rsidRPr="00D77AD4" w14:paraId="2671A1E2" w14:textId="77777777" w:rsidTr="002851F2">
        <w:tc>
          <w:tcPr>
            <w:tcW w:w="1282" w:type="dxa"/>
            <w:gridSpan w:val="2"/>
          </w:tcPr>
          <w:p w14:paraId="12984E5D" w14:textId="77777777" w:rsidR="00624CA1" w:rsidRPr="00507B2B" w:rsidRDefault="00624CA1" w:rsidP="00624CA1">
            <w:pPr>
              <w:pStyle w:val="a8"/>
              <w:numPr>
                <w:ilvl w:val="0"/>
                <w:numId w:val="15"/>
              </w:numPr>
              <w:tabs>
                <w:tab w:val="left" w:pos="6525"/>
              </w:tabs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291" w:type="dxa"/>
            <w:gridSpan w:val="4"/>
          </w:tcPr>
          <w:p w14:paraId="78030206" w14:textId="78268727" w:rsidR="00624CA1" w:rsidRPr="00507B2B" w:rsidRDefault="00624CA1" w:rsidP="00624CA1">
            <w:pPr>
              <w:tabs>
                <w:tab w:val="left" w:pos="6525"/>
              </w:tabs>
              <w:rPr>
                <w:color w:val="000000" w:themeColor="text1"/>
                <w:sz w:val="24"/>
                <w:szCs w:val="24"/>
              </w:rPr>
            </w:pPr>
            <w:r w:rsidRPr="00D736C0">
              <w:rPr>
                <w:rFonts w:ascii="Times New Roman" w:eastAsia="Calibri" w:hAnsi="Times New Roman" w:cs="Times New Roman"/>
                <w:sz w:val="28"/>
                <w:szCs w:val="28"/>
              </w:rPr>
              <w:t>Положение о порядке ведения личных дел педагогов и сотрудников</w:t>
            </w:r>
          </w:p>
        </w:tc>
      </w:tr>
      <w:tr w:rsidR="00624CA1" w:rsidRPr="00D77AD4" w14:paraId="54B49B9C" w14:textId="77777777" w:rsidTr="002851F2">
        <w:tc>
          <w:tcPr>
            <w:tcW w:w="1282" w:type="dxa"/>
            <w:gridSpan w:val="2"/>
          </w:tcPr>
          <w:p w14:paraId="705C1EC2" w14:textId="77777777" w:rsidR="00624CA1" w:rsidRPr="00507B2B" w:rsidRDefault="00624CA1" w:rsidP="00624CA1">
            <w:pPr>
              <w:pStyle w:val="a8"/>
              <w:numPr>
                <w:ilvl w:val="0"/>
                <w:numId w:val="15"/>
              </w:numPr>
              <w:tabs>
                <w:tab w:val="left" w:pos="6525"/>
              </w:tabs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291" w:type="dxa"/>
            <w:gridSpan w:val="4"/>
          </w:tcPr>
          <w:p w14:paraId="1914F981" w14:textId="791BD5BB" w:rsidR="00624CA1" w:rsidRPr="00507B2B" w:rsidRDefault="00624CA1" w:rsidP="00624CA1">
            <w:pPr>
              <w:tabs>
                <w:tab w:val="left" w:pos="6525"/>
              </w:tabs>
              <w:rPr>
                <w:color w:val="000000" w:themeColor="text1"/>
                <w:sz w:val="24"/>
                <w:szCs w:val="24"/>
              </w:rPr>
            </w:pPr>
            <w:r w:rsidRPr="00D736C0">
              <w:rPr>
                <w:rFonts w:ascii="Times New Roman" w:hAnsi="Times New Roman" w:cs="Times New Roman"/>
                <w:sz w:val="28"/>
                <w:szCs w:val="28"/>
              </w:rPr>
              <w:t xml:space="preserve">Положение о формировании, ведении, </w:t>
            </w:r>
            <w:proofErr w:type="gramStart"/>
            <w:r w:rsidRPr="00D736C0">
              <w:rPr>
                <w:rFonts w:ascii="Times New Roman" w:hAnsi="Times New Roman" w:cs="Times New Roman"/>
                <w:sz w:val="28"/>
                <w:szCs w:val="28"/>
              </w:rPr>
              <w:t>проверке  и</w:t>
            </w:r>
            <w:proofErr w:type="gramEnd"/>
            <w:r w:rsidRPr="00D736C0">
              <w:rPr>
                <w:rFonts w:ascii="Times New Roman" w:hAnsi="Times New Roman" w:cs="Times New Roman"/>
                <w:sz w:val="28"/>
                <w:szCs w:val="28"/>
              </w:rPr>
              <w:t xml:space="preserve"> хранении личных дел воспитанников</w:t>
            </w:r>
          </w:p>
        </w:tc>
      </w:tr>
      <w:tr w:rsidR="00624CA1" w:rsidRPr="00D77AD4" w14:paraId="16C33838" w14:textId="77777777" w:rsidTr="002851F2">
        <w:tc>
          <w:tcPr>
            <w:tcW w:w="1282" w:type="dxa"/>
            <w:gridSpan w:val="2"/>
          </w:tcPr>
          <w:p w14:paraId="2FC29008" w14:textId="77777777" w:rsidR="00624CA1" w:rsidRPr="00507B2B" w:rsidRDefault="00624CA1" w:rsidP="00624CA1">
            <w:pPr>
              <w:pStyle w:val="a8"/>
              <w:numPr>
                <w:ilvl w:val="0"/>
                <w:numId w:val="15"/>
              </w:numPr>
              <w:tabs>
                <w:tab w:val="left" w:pos="6525"/>
              </w:tabs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291" w:type="dxa"/>
            <w:gridSpan w:val="4"/>
          </w:tcPr>
          <w:p w14:paraId="561C4D02" w14:textId="3BE35CCC" w:rsidR="00624CA1" w:rsidRPr="00507B2B" w:rsidRDefault="00624CA1" w:rsidP="00624CA1">
            <w:pPr>
              <w:tabs>
                <w:tab w:val="left" w:pos="6525"/>
              </w:tabs>
              <w:rPr>
                <w:color w:val="000000" w:themeColor="text1"/>
                <w:sz w:val="24"/>
                <w:szCs w:val="24"/>
              </w:rPr>
            </w:pPr>
            <w:r w:rsidRPr="00D736C0">
              <w:rPr>
                <w:rFonts w:ascii="Times New Roman" w:eastAsia="Calibri" w:hAnsi="Times New Roman" w:cs="Times New Roman"/>
                <w:sz w:val="28"/>
                <w:szCs w:val="28"/>
              </w:rPr>
              <w:t>Положение об Антикоррупционной политике</w:t>
            </w:r>
          </w:p>
        </w:tc>
      </w:tr>
      <w:tr w:rsidR="00624CA1" w:rsidRPr="00D77AD4" w14:paraId="6AE2D0A3" w14:textId="77777777" w:rsidTr="002851F2">
        <w:tc>
          <w:tcPr>
            <w:tcW w:w="1282" w:type="dxa"/>
            <w:gridSpan w:val="2"/>
          </w:tcPr>
          <w:p w14:paraId="6C209409" w14:textId="3BA29C63" w:rsidR="00624CA1" w:rsidRPr="00507B2B" w:rsidRDefault="00624CA1" w:rsidP="00624CA1">
            <w:pPr>
              <w:pStyle w:val="a8"/>
              <w:tabs>
                <w:tab w:val="left" w:pos="6525"/>
              </w:tabs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291" w:type="dxa"/>
            <w:gridSpan w:val="4"/>
          </w:tcPr>
          <w:p w14:paraId="38DBFF6D" w14:textId="1C6BCD50" w:rsidR="00624CA1" w:rsidRPr="00507B2B" w:rsidRDefault="00624CA1" w:rsidP="00624CA1">
            <w:pPr>
              <w:tabs>
                <w:tab w:val="left" w:pos="6525"/>
              </w:tabs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D736C0">
              <w:rPr>
                <w:rFonts w:ascii="Times New Roman" w:hAnsi="Times New Roman" w:cs="Times New Roman"/>
                <w:sz w:val="28"/>
                <w:szCs w:val="28"/>
              </w:rPr>
              <w:t>Положение о сотрудничестве с правоохранительными органами в сфере противодействия коррупции</w:t>
            </w:r>
          </w:p>
        </w:tc>
      </w:tr>
      <w:tr w:rsidR="00624CA1" w:rsidRPr="00D77AD4" w14:paraId="463C3424" w14:textId="77777777" w:rsidTr="002851F2">
        <w:tc>
          <w:tcPr>
            <w:tcW w:w="1282" w:type="dxa"/>
            <w:gridSpan w:val="2"/>
          </w:tcPr>
          <w:p w14:paraId="5A5084CC" w14:textId="77777777" w:rsidR="00624CA1" w:rsidRPr="00507B2B" w:rsidRDefault="00624CA1" w:rsidP="00624CA1">
            <w:pPr>
              <w:pStyle w:val="a8"/>
              <w:numPr>
                <w:ilvl w:val="0"/>
                <w:numId w:val="15"/>
              </w:numPr>
              <w:tabs>
                <w:tab w:val="left" w:pos="6525"/>
              </w:tabs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291" w:type="dxa"/>
            <w:gridSpan w:val="4"/>
          </w:tcPr>
          <w:p w14:paraId="5E0378C0" w14:textId="6EB02950" w:rsidR="00624CA1" w:rsidRPr="00507B2B" w:rsidRDefault="00624CA1" w:rsidP="00624CA1">
            <w:pPr>
              <w:tabs>
                <w:tab w:val="left" w:pos="6525"/>
              </w:tabs>
              <w:rPr>
                <w:color w:val="000000" w:themeColor="text1"/>
                <w:sz w:val="24"/>
                <w:szCs w:val="24"/>
              </w:rPr>
            </w:pPr>
            <w:r w:rsidRPr="00D736C0">
              <w:rPr>
                <w:rFonts w:ascii="Times New Roman" w:hAnsi="Times New Roman" w:cs="Times New Roman"/>
                <w:sz w:val="28"/>
                <w:szCs w:val="28"/>
              </w:rPr>
              <w:t xml:space="preserve">Положение о комиссии по противодействию коррупции </w:t>
            </w:r>
          </w:p>
        </w:tc>
      </w:tr>
      <w:tr w:rsidR="00624CA1" w:rsidRPr="00D77AD4" w14:paraId="0E86E03A" w14:textId="77777777" w:rsidTr="002851F2">
        <w:tc>
          <w:tcPr>
            <w:tcW w:w="1282" w:type="dxa"/>
            <w:gridSpan w:val="2"/>
          </w:tcPr>
          <w:p w14:paraId="0EA9337B" w14:textId="77777777" w:rsidR="00624CA1" w:rsidRPr="00507B2B" w:rsidRDefault="00624CA1" w:rsidP="00624CA1">
            <w:pPr>
              <w:pStyle w:val="a8"/>
              <w:numPr>
                <w:ilvl w:val="0"/>
                <w:numId w:val="15"/>
              </w:numPr>
              <w:tabs>
                <w:tab w:val="left" w:pos="6525"/>
              </w:tabs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291" w:type="dxa"/>
            <w:gridSpan w:val="4"/>
          </w:tcPr>
          <w:p w14:paraId="0C28A677" w14:textId="772DC531" w:rsidR="00624CA1" w:rsidRPr="00507B2B" w:rsidRDefault="00624CA1" w:rsidP="00624CA1">
            <w:pPr>
              <w:tabs>
                <w:tab w:val="left" w:pos="6525"/>
              </w:tabs>
              <w:rPr>
                <w:color w:val="000000" w:themeColor="text1"/>
                <w:sz w:val="24"/>
                <w:szCs w:val="24"/>
              </w:rPr>
            </w:pPr>
            <w:r w:rsidRPr="00D736C0">
              <w:rPr>
                <w:rFonts w:ascii="Times New Roman" w:hAnsi="Times New Roman" w:cs="Times New Roman"/>
                <w:sz w:val="28"/>
                <w:szCs w:val="28"/>
              </w:rPr>
              <w:t xml:space="preserve">Положение </w:t>
            </w:r>
            <w:r w:rsidRPr="00D736C0">
              <w:rPr>
                <w:rFonts w:ascii="Times New Roman" w:eastAsia="Times New Roman" w:hAnsi="Times New Roman" w:cs="Times New Roman"/>
                <w:sz w:val="28"/>
                <w:szCs w:val="28"/>
              </w:rPr>
              <w:t>об оценке коррупционных рисков при осуществлении закупок товаров, работ и услуг</w:t>
            </w:r>
          </w:p>
        </w:tc>
      </w:tr>
      <w:tr w:rsidR="00624CA1" w:rsidRPr="00D77AD4" w14:paraId="0C979EE4" w14:textId="77777777" w:rsidTr="002851F2">
        <w:tc>
          <w:tcPr>
            <w:tcW w:w="1282" w:type="dxa"/>
            <w:gridSpan w:val="2"/>
          </w:tcPr>
          <w:p w14:paraId="6754BF00" w14:textId="77777777" w:rsidR="00624CA1" w:rsidRPr="00507B2B" w:rsidRDefault="00624CA1" w:rsidP="00624CA1">
            <w:pPr>
              <w:pStyle w:val="a8"/>
              <w:numPr>
                <w:ilvl w:val="0"/>
                <w:numId w:val="15"/>
              </w:numPr>
              <w:tabs>
                <w:tab w:val="left" w:pos="6525"/>
              </w:tabs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291" w:type="dxa"/>
            <w:gridSpan w:val="4"/>
          </w:tcPr>
          <w:p w14:paraId="39304A1A" w14:textId="31F2CEA1" w:rsidR="00624CA1" w:rsidRPr="00507B2B" w:rsidRDefault="00624CA1" w:rsidP="00624CA1">
            <w:pPr>
              <w:tabs>
                <w:tab w:val="left" w:pos="6525"/>
              </w:tabs>
              <w:rPr>
                <w:color w:val="000000" w:themeColor="text1"/>
                <w:sz w:val="24"/>
                <w:szCs w:val="24"/>
              </w:rPr>
            </w:pPr>
            <w:r w:rsidRPr="00D736C0">
              <w:rPr>
                <w:rFonts w:ascii="Times New Roman" w:eastAsia="Times New Roman CYR" w:hAnsi="Times New Roman" w:cs="Times New Roman"/>
                <w:sz w:val="28"/>
                <w:szCs w:val="28"/>
                <w:lang w:eastAsia="hi-IN" w:bidi="hi-IN"/>
              </w:rPr>
              <w:t>Правила обмена деловыми подарками и знаками делового гостеприимства</w:t>
            </w:r>
          </w:p>
        </w:tc>
      </w:tr>
      <w:tr w:rsidR="00624CA1" w:rsidRPr="00D77AD4" w14:paraId="7CC56389" w14:textId="77777777" w:rsidTr="002851F2">
        <w:tc>
          <w:tcPr>
            <w:tcW w:w="1282" w:type="dxa"/>
            <w:gridSpan w:val="2"/>
          </w:tcPr>
          <w:p w14:paraId="2FB74355" w14:textId="77777777" w:rsidR="00624CA1" w:rsidRPr="00507B2B" w:rsidRDefault="00624CA1" w:rsidP="00624CA1">
            <w:pPr>
              <w:pStyle w:val="a8"/>
              <w:numPr>
                <w:ilvl w:val="0"/>
                <w:numId w:val="15"/>
              </w:numPr>
              <w:tabs>
                <w:tab w:val="left" w:pos="6525"/>
              </w:tabs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291" w:type="dxa"/>
            <w:gridSpan w:val="4"/>
          </w:tcPr>
          <w:p w14:paraId="249ED7B1" w14:textId="4AEDCAA2" w:rsidR="00624CA1" w:rsidRPr="00507B2B" w:rsidRDefault="00624CA1" w:rsidP="00624CA1">
            <w:pPr>
              <w:tabs>
                <w:tab w:val="left" w:pos="6525"/>
              </w:tabs>
              <w:rPr>
                <w:color w:val="000000" w:themeColor="text1"/>
                <w:sz w:val="24"/>
                <w:szCs w:val="24"/>
              </w:rPr>
            </w:pPr>
            <w:r w:rsidRPr="00D736C0">
              <w:rPr>
                <w:rFonts w:ascii="Times New Roman" w:eastAsia="Calibri" w:hAnsi="Times New Roman" w:cs="Times New Roman"/>
                <w:sz w:val="28"/>
                <w:szCs w:val="28"/>
              </w:rPr>
              <w:t>Положение о котировочной комиссии</w:t>
            </w:r>
          </w:p>
        </w:tc>
      </w:tr>
      <w:tr w:rsidR="00624CA1" w:rsidRPr="00D77AD4" w14:paraId="2E04F34E" w14:textId="77777777" w:rsidTr="002851F2">
        <w:tc>
          <w:tcPr>
            <w:tcW w:w="1282" w:type="dxa"/>
            <w:gridSpan w:val="2"/>
          </w:tcPr>
          <w:p w14:paraId="3B886E7D" w14:textId="77777777" w:rsidR="00624CA1" w:rsidRPr="00507B2B" w:rsidRDefault="00624CA1" w:rsidP="00624CA1">
            <w:pPr>
              <w:pStyle w:val="a8"/>
              <w:numPr>
                <w:ilvl w:val="0"/>
                <w:numId w:val="15"/>
              </w:numPr>
              <w:tabs>
                <w:tab w:val="left" w:pos="6525"/>
              </w:tabs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291" w:type="dxa"/>
            <w:gridSpan w:val="4"/>
          </w:tcPr>
          <w:p w14:paraId="7C0384A7" w14:textId="346594AA" w:rsidR="00624CA1" w:rsidRPr="00507B2B" w:rsidRDefault="00624CA1" w:rsidP="00624CA1">
            <w:pPr>
              <w:tabs>
                <w:tab w:val="left" w:pos="6525"/>
              </w:tabs>
              <w:rPr>
                <w:color w:val="000000" w:themeColor="text1"/>
                <w:sz w:val="24"/>
                <w:szCs w:val="24"/>
              </w:rPr>
            </w:pPr>
            <w:r w:rsidRPr="00D736C0">
              <w:rPr>
                <w:rFonts w:ascii="Times New Roman" w:hAnsi="Times New Roman" w:cs="Times New Roman"/>
                <w:sz w:val="28"/>
                <w:szCs w:val="28"/>
              </w:rPr>
              <w:t>Положение о Совете ДОУ</w:t>
            </w:r>
          </w:p>
        </w:tc>
      </w:tr>
      <w:tr w:rsidR="00624CA1" w:rsidRPr="00D77AD4" w14:paraId="69828941" w14:textId="77777777" w:rsidTr="00F777A5">
        <w:tc>
          <w:tcPr>
            <w:tcW w:w="1282" w:type="dxa"/>
            <w:gridSpan w:val="2"/>
          </w:tcPr>
          <w:p w14:paraId="0EF6BBE6" w14:textId="77777777" w:rsidR="00624CA1" w:rsidRPr="00507B2B" w:rsidRDefault="00624CA1" w:rsidP="00624CA1">
            <w:pPr>
              <w:pStyle w:val="a8"/>
              <w:numPr>
                <w:ilvl w:val="0"/>
                <w:numId w:val="15"/>
              </w:numPr>
              <w:tabs>
                <w:tab w:val="left" w:pos="6525"/>
              </w:tabs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291" w:type="dxa"/>
            <w:gridSpan w:val="4"/>
            <w:vAlign w:val="center"/>
          </w:tcPr>
          <w:p w14:paraId="2A9321C0" w14:textId="38050F81" w:rsidR="00624CA1" w:rsidRPr="00507B2B" w:rsidRDefault="00624CA1" w:rsidP="00624CA1">
            <w:pPr>
              <w:tabs>
                <w:tab w:val="left" w:pos="6525"/>
              </w:tabs>
              <w:rPr>
                <w:color w:val="000000" w:themeColor="text1"/>
                <w:sz w:val="24"/>
                <w:szCs w:val="24"/>
              </w:rPr>
            </w:pPr>
            <w:bookmarkStart w:id="0" w:name="_Hlk80193556"/>
            <w:r w:rsidRPr="00D736C0">
              <w:rPr>
                <w:rFonts w:ascii="Times New Roman" w:hAnsi="Times New Roman" w:cs="Times New Roman"/>
                <w:sz w:val="28"/>
                <w:szCs w:val="28"/>
              </w:rPr>
              <w:t xml:space="preserve">Положение о порядке учета мнения совета родителей (законных представителей) при принятии локальных нормативных актов, затрагивающих интересы обучающихся </w:t>
            </w:r>
            <w:bookmarkStart w:id="1" w:name="_Hlk80193421"/>
            <w:r w:rsidRPr="00D736C0">
              <w:rPr>
                <w:rFonts w:ascii="Times New Roman" w:hAnsi="Times New Roman" w:cs="Times New Roman"/>
                <w:sz w:val="28"/>
                <w:szCs w:val="28"/>
              </w:rPr>
              <w:t>дошкольного образовательного учреждения</w:t>
            </w:r>
            <w:bookmarkEnd w:id="0"/>
            <w:bookmarkEnd w:id="1"/>
          </w:p>
        </w:tc>
      </w:tr>
      <w:tr w:rsidR="00624CA1" w:rsidRPr="00D77AD4" w14:paraId="419C6E3C" w14:textId="77777777" w:rsidTr="002851F2">
        <w:tc>
          <w:tcPr>
            <w:tcW w:w="1282" w:type="dxa"/>
            <w:gridSpan w:val="2"/>
          </w:tcPr>
          <w:p w14:paraId="4FD87FE5" w14:textId="77777777" w:rsidR="00624CA1" w:rsidRPr="00507B2B" w:rsidRDefault="00624CA1" w:rsidP="00624CA1">
            <w:pPr>
              <w:pStyle w:val="a8"/>
              <w:numPr>
                <w:ilvl w:val="0"/>
                <w:numId w:val="15"/>
              </w:numPr>
              <w:tabs>
                <w:tab w:val="left" w:pos="6525"/>
              </w:tabs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291" w:type="dxa"/>
            <w:gridSpan w:val="4"/>
          </w:tcPr>
          <w:p w14:paraId="3FAF42A4" w14:textId="3530A839" w:rsidR="00624CA1" w:rsidRPr="00507B2B" w:rsidRDefault="00624CA1" w:rsidP="00624CA1">
            <w:pPr>
              <w:tabs>
                <w:tab w:val="left" w:pos="6525"/>
              </w:tabs>
              <w:rPr>
                <w:color w:val="000000" w:themeColor="text1"/>
                <w:sz w:val="24"/>
                <w:szCs w:val="24"/>
              </w:rPr>
            </w:pPr>
            <w:r w:rsidRPr="00D736C0">
              <w:rPr>
                <w:rFonts w:ascii="Times New Roman" w:hAnsi="Times New Roman" w:cs="Times New Roman"/>
                <w:sz w:val="28"/>
                <w:szCs w:val="28"/>
              </w:rPr>
              <w:t>Положение</w:t>
            </w:r>
            <w:r w:rsidRPr="00D736C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 привлечении и расходовании внебюджетных средств (добровольных пожертвований)</w:t>
            </w:r>
          </w:p>
        </w:tc>
      </w:tr>
      <w:tr w:rsidR="00624CA1" w:rsidRPr="00D77AD4" w14:paraId="3C585B24" w14:textId="77777777" w:rsidTr="002851F2">
        <w:tc>
          <w:tcPr>
            <w:tcW w:w="1282" w:type="dxa"/>
            <w:gridSpan w:val="2"/>
          </w:tcPr>
          <w:p w14:paraId="293DD9C7" w14:textId="77777777" w:rsidR="00624CA1" w:rsidRPr="00507B2B" w:rsidRDefault="00624CA1" w:rsidP="00624CA1">
            <w:pPr>
              <w:pStyle w:val="a8"/>
              <w:numPr>
                <w:ilvl w:val="0"/>
                <w:numId w:val="15"/>
              </w:numPr>
              <w:tabs>
                <w:tab w:val="left" w:pos="6525"/>
              </w:tabs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291" w:type="dxa"/>
            <w:gridSpan w:val="4"/>
          </w:tcPr>
          <w:p w14:paraId="26B25CD0" w14:textId="77777777" w:rsidR="00624CA1" w:rsidRPr="00D736C0" w:rsidRDefault="00624CA1" w:rsidP="00624CA1">
            <w:pPr>
              <w:widowControl w:val="0"/>
              <w:autoSpaceDE w:val="0"/>
              <w:autoSpaceDN w:val="0"/>
              <w:adjustRightInd w:val="0"/>
              <w:ind w:righ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D736C0">
              <w:rPr>
                <w:rFonts w:ascii="Times New Roman" w:hAnsi="Times New Roman" w:cs="Times New Roman"/>
                <w:sz w:val="28"/>
                <w:szCs w:val="28"/>
              </w:rPr>
              <w:t>Положение о порядке сбора, утилизации</w:t>
            </w:r>
            <w:r w:rsidRPr="00D736C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D736C0">
              <w:rPr>
                <w:rFonts w:ascii="Times New Roman" w:hAnsi="Times New Roman" w:cs="Times New Roman"/>
                <w:sz w:val="28"/>
                <w:szCs w:val="28"/>
              </w:rPr>
              <w:t>металлической ртути, отработанных</w:t>
            </w:r>
          </w:p>
          <w:p w14:paraId="44D862F0" w14:textId="239F63B1" w:rsidR="00624CA1" w:rsidRPr="00507B2B" w:rsidRDefault="00624CA1" w:rsidP="00624CA1">
            <w:pPr>
              <w:tabs>
                <w:tab w:val="left" w:pos="6525"/>
              </w:tabs>
              <w:rPr>
                <w:color w:val="000000" w:themeColor="text1"/>
                <w:sz w:val="24"/>
                <w:szCs w:val="24"/>
              </w:rPr>
            </w:pPr>
            <w:r w:rsidRPr="00D736C0">
              <w:rPr>
                <w:rFonts w:ascii="Times New Roman" w:hAnsi="Times New Roman" w:cs="Times New Roman"/>
                <w:sz w:val="28"/>
                <w:szCs w:val="28"/>
              </w:rPr>
              <w:t>люминесцентных ламп, приборов с ртутным заполнением и обеспечения работ по демеркуризации</w:t>
            </w:r>
          </w:p>
        </w:tc>
      </w:tr>
      <w:tr w:rsidR="00624CA1" w:rsidRPr="00D77AD4" w14:paraId="67175FC0" w14:textId="77777777" w:rsidTr="002851F2">
        <w:tc>
          <w:tcPr>
            <w:tcW w:w="1282" w:type="dxa"/>
            <w:gridSpan w:val="2"/>
          </w:tcPr>
          <w:p w14:paraId="24AD58A2" w14:textId="77777777" w:rsidR="00624CA1" w:rsidRPr="00507B2B" w:rsidRDefault="00624CA1" w:rsidP="00624CA1">
            <w:pPr>
              <w:pStyle w:val="a8"/>
              <w:numPr>
                <w:ilvl w:val="0"/>
                <w:numId w:val="15"/>
              </w:numPr>
              <w:tabs>
                <w:tab w:val="left" w:pos="6525"/>
              </w:tabs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291" w:type="dxa"/>
            <w:gridSpan w:val="4"/>
          </w:tcPr>
          <w:p w14:paraId="292E0F8D" w14:textId="34C045C2" w:rsidR="00624CA1" w:rsidRPr="00507B2B" w:rsidRDefault="00624CA1" w:rsidP="00624CA1">
            <w:pPr>
              <w:tabs>
                <w:tab w:val="left" w:pos="6525"/>
              </w:tabs>
              <w:rPr>
                <w:color w:val="000000" w:themeColor="text1"/>
                <w:sz w:val="24"/>
                <w:szCs w:val="24"/>
              </w:rPr>
            </w:pPr>
            <w:r w:rsidRPr="00D736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D736C0">
              <w:rPr>
                <w:rFonts w:ascii="Times New Roman" w:hAnsi="Times New Roman" w:cs="Times New Roman"/>
                <w:sz w:val="28"/>
                <w:szCs w:val="28"/>
              </w:rPr>
              <w:t>Порядок посещения мероприятий, не предусмотренных годовым планом работы</w:t>
            </w:r>
          </w:p>
        </w:tc>
      </w:tr>
      <w:tr w:rsidR="00624CA1" w:rsidRPr="00D77AD4" w14:paraId="28DF0B30" w14:textId="77777777" w:rsidTr="002851F2">
        <w:tc>
          <w:tcPr>
            <w:tcW w:w="1282" w:type="dxa"/>
            <w:gridSpan w:val="2"/>
          </w:tcPr>
          <w:p w14:paraId="06C12630" w14:textId="530E786A" w:rsidR="00624CA1" w:rsidRPr="00624CA1" w:rsidRDefault="00624CA1" w:rsidP="00624CA1">
            <w:pPr>
              <w:tabs>
                <w:tab w:val="left" w:pos="6525"/>
              </w:tabs>
              <w:ind w:left="360"/>
              <w:rPr>
                <w:color w:val="000000" w:themeColor="text1"/>
                <w:sz w:val="24"/>
                <w:szCs w:val="24"/>
              </w:rPr>
            </w:pPr>
            <w:r w:rsidRPr="00624CA1">
              <w:rPr>
                <w:rFonts w:ascii="Times New Roman" w:hAnsi="Times New Roman"/>
                <w:b/>
                <w:bCs/>
                <w:color w:val="000000" w:themeColor="text1"/>
              </w:rPr>
              <w:t>№ п/п</w:t>
            </w:r>
          </w:p>
        </w:tc>
        <w:tc>
          <w:tcPr>
            <w:tcW w:w="12291" w:type="dxa"/>
            <w:gridSpan w:val="4"/>
          </w:tcPr>
          <w:p w14:paraId="6D2E4E6D" w14:textId="77777777" w:rsidR="00624CA1" w:rsidRDefault="00624CA1" w:rsidP="00624CA1">
            <w:pPr>
              <w:tabs>
                <w:tab w:val="left" w:pos="6525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  <w:p w14:paraId="24839639" w14:textId="77777777" w:rsidR="00624CA1" w:rsidRPr="00D77AD4" w:rsidRDefault="00624CA1" w:rsidP="00624CA1">
            <w:pPr>
              <w:tabs>
                <w:tab w:val="left" w:pos="6525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D77AD4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ПЕРЕЧЕНЬ ЛОКАЛЬНО-НОРМАТИВНЫХ АКТОВ</w:t>
            </w:r>
          </w:p>
          <w:p w14:paraId="3AE2C652" w14:textId="59DB9356" w:rsidR="00624CA1" w:rsidRPr="00507B2B" w:rsidRDefault="00624CA1" w:rsidP="00624CA1">
            <w:pPr>
              <w:tabs>
                <w:tab w:val="left" w:pos="6525"/>
              </w:tabs>
              <w:rPr>
                <w:color w:val="000000" w:themeColor="text1"/>
                <w:sz w:val="24"/>
                <w:szCs w:val="24"/>
              </w:rPr>
            </w:pPr>
          </w:p>
        </w:tc>
      </w:tr>
      <w:tr w:rsidR="00624CA1" w:rsidRPr="00D77AD4" w14:paraId="605E6A4E" w14:textId="77777777" w:rsidTr="002851F2">
        <w:tc>
          <w:tcPr>
            <w:tcW w:w="1282" w:type="dxa"/>
            <w:gridSpan w:val="2"/>
          </w:tcPr>
          <w:p w14:paraId="0FBCEA49" w14:textId="77777777" w:rsidR="00624CA1" w:rsidRPr="00507B2B" w:rsidRDefault="00624CA1" w:rsidP="00624CA1">
            <w:pPr>
              <w:pStyle w:val="a8"/>
              <w:numPr>
                <w:ilvl w:val="0"/>
                <w:numId w:val="15"/>
              </w:numPr>
              <w:tabs>
                <w:tab w:val="left" w:pos="6525"/>
              </w:tabs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291" w:type="dxa"/>
            <w:gridSpan w:val="4"/>
          </w:tcPr>
          <w:p w14:paraId="5D74AEAF" w14:textId="6DB0F2DE" w:rsidR="00624CA1" w:rsidRPr="00507B2B" w:rsidRDefault="00624CA1" w:rsidP="00624CA1">
            <w:pPr>
              <w:tabs>
                <w:tab w:val="left" w:pos="6525"/>
              </w:tabs>
              <w:rPr>
                <w:color w:val="000000" w:themeColor="text1"/>
                <w:sz w:val="24"/>
                <w:szCs w:val="24"/>
              </w:rPr>
            </w:pPr>
            <w:r w:rsidRPr="00D736C0">
              <w:rPr>
                <w:rFonts w:ascii="Times New Roman" w:hAnsi="Times New Roman" w:cs="Times New Roman"/>
                <w:sz w:val="28"/>
                <w:szCs w:val="28"/>
              </w:rPr>
              <w:t>Положение посещения мероприятий, не предусмотренных календарным планом воспитательной работы</w:t>
            </w:r>
          </w:p>
        </w:tc>
      </w:tr>
      <w:tr w:rsidR="00624CA1" w:rsidRPr="00D77AD4" w14:paraId="039B03B0" w14:textId="77777777" w:rsidTr="002851F2">
        <w:tc>
          <w:tcPr>
            <w:tcW w:w="1282" w:type="dxa"/>
            <w:gridSpan w:val="2"/>
          </w:tcPr>
          <w:p w14:paraId="21212068" w14:textId="77777777" w:rsidR="00624CA1" w:rsidRPr="00507B2B" w:rsidRDefault="00624CA1" w:rsidP="00624CA1">
            <w:pPr>
              <w:pStyle w:val="a8"/>
              <w:numPr>
                <w:ilvl w:val="0"/>
                <w:numId w:val="15"/>
              </w:numPr>
              <w:tabs>
                <w:tab w:val="left" w:pos="6525"/>
              </w:tabs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291" w:type="dxa"/>
            <w:gridSpan w:val="4"/>
          </w:tcPr>
          <w:p w14:paraId="0EE5091B" w14:textId="38621467" w:rsidR="00624CA1" w:rsidRPr="00507B2B" w:rsidRDefault="00624CA1" w:rsidP="00624CA1">
            <w:pPr>
              <w:tabs>
                <w:tab w:val="left" w:pos="6525"/>
              </w:tabs>
              <w:rPr>
                <w:color w:val="000000" w:themeColor="text1"/>
                <w:sz w:val="24"/>
                <w:szCs w:val="24"/>
              </w:rPr>
            </w:pPr>
            <w:r w:rsidRPr="00D736C0">
              <w:rPr>
                <w:rFonts w:ascii="Times New Roman" w:hAnsi="Times New Roman" w:cs="Times New Roman"/>
                <w:sz w:val="28"/>
                <w:szCs w:val="28"/>
              </w:rPr>
              <w:t>Положение о Совете родителей ДОУ</w:t>
            </w:r>
          </w:p>
        </w:tc>
      </w:tr>
      <w:tr w:rsidR="00624CA1" w:rsidRPr="00D77AD4" w14:paraId="5D55D77A" w14:textId="77777777" w:rsidTr="002851F2">
        <w:tc>
          <w:tcPr>
            <w:tcW w:w="1282" w:type="dxa"/>
            <w:gridSpan w:val="2"/>
          </w:tcPr>
          <w:p w14:paraId="6CE93739" w14:textId="77777777" w:rsidR="00624CA1" w:rsidRPr="00507B2B" w:rsidRDefault="00624CA1" w:rsidP="00624CA1">
            <w:pPr>
              <w:pStyle w:val="a8"/>
              <w:numPr>
                <w:ilvl w:val="0"/>
                <w:numId w:val="15"/>
              </w:numPr>
              <w:tabs>
                <w:tab w:val="left" w:pos="6525"/>
              </w:tabs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291" w:type="dxa"/>
            <w:gridSpan w:val="4"/>
          </w:tcPr>
          <w:p w14:paraId="49F88011" w14:textId="25B580AC" w:rsidR="00624CA1" w:rsidRPr="00507B2B" w:rsidRDefault="00624CA1" w:rsidP="00624CA1">
            <w:pPr>
              <w:tabs>
                <w:tab w:val="left" w:pos="6525"/>
              </w:tabs>
              <w:rPr>
                <w:color w:val="000000" w:themeColor="text1"/>
                <w:sz w:val="24"/>
                <w:szCs w:val="24"/>
              </w:rPr>
            </w:pPr>
            <w:r w:rsidRPr="00D736C0">
              <w:rPr>
                <w:rFonts w:ascii="Times New Roman" w:eastAsia="Calibri" w:hAnsi="Times New Roman" w:cs="Times New Roman"/>
                <w:sz w:val="28"/>
                <w:szCs w:val="28"/>
              </w:rPr>
              <w:t>Положение о комиссии по размещению заказов</w:t>
            </w:r>
          </w:p>
        </w:tc>
      </w:tr>
      <w:tr w:rsidR="00624CA1" w:rsidRPr="00D77AD4" w14:paraId="0A051258" w14:textId="77777777" w:rsidTr="002851F2">
        <w:tc>
          <w:tcPr>
            <w:tcW w:w="1282" w:type="dxa"/>
            <w:gridSpan w:val="2"/>
          </w:tcPr>
          <w:p w14:paraId="41385237" w14:textId="77777777" w:rsidR="00624CA1" w:rsidRPr="00507B2B" w:rsidRDefault="00624CA1" w:rsidP="00624CA1">
            <w:pPr>
              <w:pStyle w:val="a8"/>
              <w:numPr>
                <w:ilvl w:val="0"/>
                <w:numId w:val="15"/>
              </w:numPr>
              <w:tabs>
                <w:tab w:val="left" w:pos="6525"/>
              </w:tabs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291" w:type="dxa"/>
            <w:gridSpan w:val="4"/>
          </w:tcPr>
          <w:p w14:paraId="28B6DB3A" w14:textId="3F160460" w:rsidR="00624CA1" w:rsidRPr="00507B2B" w:rsidRDefault="00624CA1" w:rsidP="00624CA1">
            <w:pPr>
              <w:tabs>
                <w:tab w:val="left" w:pos="6525"/>
              </w:tabs>
              <w:rPr>
                <w:color w:val="000000" w:themeColor="text1"/>
                <w:sz w:val="24"/>
                <w:szCs w:val="24"/>
              </w:rPr>
            </w:pPr>
            <w:r w:rsidRPr="00D736C0">
              <w:rPr>
                <w:rFonts w:ascii="Times New Roman" w:eastAsia="Calibri" w:hAnsi="Times New Roman" w:cs="Times New Roman"/>
                <w:sz w:val="28"/>
                <w:szCs w:val="28"/>
              </w:rPr>
              <w:t>Положение о комиссии по урегулированию конфликта интересов</w:t>
            </w:r>
          </w:p>
        </w:tc>
      </w:tr>
      <w:tr w:rsidR="00624CA1" w:rsidRPr="00D77AD4" w14:paraId="7E7420AB" w14:textId="77777777" w:rsidTr="002851F2">
        <w:tc>
          <w:tcPr>
            <w:tcW w:w="1282" w:type="dxa"/>
            <w:gridSpan w:val="2"/>
          </w:tcPr>
          <w:p w14:paraId="7F9D7E60" w14:textId="77777777" w:rsidR="00624CA1" w:rsidRPr="00507B2B" w:rsidRDefault="00624CA1" w:rsidP="00624CA1">
            <w:pPr>
              <w:pStyle w:val="a8"/>
              <w:numPr>
                <w:ilvl w:val="0"/>
                <w:numId w:val="15"/>
              </w:numPr>
              <w:tabs>
                <w:tab w:val="left" w:pos="6525"/>
              </w:tabs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291" w:type="dxa"/>
            <w:gridSpan w:val="4"/>
          </w:tcPr>
          <w:p w14:paraId="580622DB" w14:textId="4AB2B210" w:rsidR="00624CA1" w:rsidRPr="00507B2B" w:rsidRDefault="00624CA1" w:rsidP="00624CA1">
            <w:pPr>
              <w:tabs>
                <w:tab w:val="left" w:pos="6525"/>
              </w:tabs>
              <w:rPr>
                <w:color w:val="000000" w:themeColor="text1"/>
                <w:sz w:val="24"/>
                <w:szCs w:val="24"/>
              </w:rPr>
            </w:pPr>
            <w:r w:rsidRPr="00D736C0">
              <w:rPr>
                <w:rFonts w:ascii="Times New Roman" w:eastAsia="Times New Roman CYR" w:hAnsi="Times New Roman" w:cs="Times New Roman"/>
                <w:sz w:val="28"/>
                <w:szCs w:val="28"/>
                <w:lang w:eastAsia="hi-IN" w:bidi="hi-IN"/>
              </w:rPr>
              <w:t>Положение об отпусках работников</w:t>
            </w:r>
          </w:p>
        </w:tc>
      </w:tr>
      <w:tr w:rsidR="00624CA1" w:rsidRPr="00D77AD4" w14:paraId="5E42D024" w14:textId="77777777" w:rsidTr="002851F2">
        <w:tc>
          <w:tcPr>
            <w:tcW w:w="1282" w:type="dxa"/>
            <w:gridSpan w:val="2"/>
          </w:tcPr>
          <w:p w14:paraId="48163CA7" w14:textId="77777777" w:rsidR="00624CA1" w:rsidRPr="00507B2B" w:rsidRDefault="00624CA1" w:rsidP="00624CA1">
            <w:pPr>
              <w:pStyle w:val="a8"/>
              <w:numPr>
                <w:ilvl w:val="0"/>
                <w:numId w:val="15"/>
              </w:numPr>
              <w:tabs>
                <w:tab w:val="left" w:pos="6525"/>
              </w:tabs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291" w:type="dxa"/>
            <w:gridSpan w:val="4"/>
          </w:tcPr>
          <w:p w14:paraId="1821A850" w14:textId="4465EBD3" w:rsidR="00624CA1" w:rsidRPr="00507B2B" w:rsidRDefault="00624CA1" w:rsidP="00624CA1">
            <w:pPr>
              <w:tabs>
                <w:tab w:val="left" w:pos="6525"/>
              </w:tabs>
              <w:rPr>
                <w:color w:val="000000" w:themeColor="text1"/>
                <w:sz w:val="24"/>
                <w:szCs w:val="24"/>
              </w:rPr>
            </w:pPr>
            <w:r w:rsidRPr="00D736C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Положение </w:t>
            </w:r>
            <w:r w:rsidRPr="00D736C0">
              <w:rPr>
                <w:rFonts w:ascii="Times New Roman" w:hAnsi="Times New Roman" w:cs="Times New Roman"/>
                <w:sz w:val="28"/>
                <w:szCs w:val="28"/>
              </w:rPr>
              <w:t>о режиме организованной образовательной деятельности воспитанников</w:t>
            </w:r>
          </w:p>
        </w:tc>
      </w:tr>
      <w:tr w:rsidR="00624CA1" w:rsidRPr="00D77AD4" w14:paraId="6E4B562A" w14:textId="77777777" w:rsidTr="002851F2">
        <w:tc>
          <w:tcPr>
            <w:tcW w:w="1282" w:type="dxa"/>
            <w:gridSpan w:val="2"/>
          </w:tcPr>
          <w:p w14:paraId="4437CF11" w14:textId="77777777" w:rsidR="00624CA1" w:rsidRPr="00507B2B" w:rsidRDefault="00624CA1" w:rsidP="00624CA1">
            <w:pPr>
              <w:pStyle w:val="a8"/>
              <w:numPr>
                <w:ilvl w:val="0"/>
                <w:numId w:val="15"/>
              </w:numPr>
              <w:tabs>
                <w:tab w:val="left" w:pos="6525"/>
              </w:tabs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291" w:type="dxa"/>
            <w:gridSpan w:val="4"/>
          </w:tcPr>
          <w:p w14:paraId="2C0F9EC9" w14:textId="1514D998" w:rsidR="00624CA1" w:rsidRPr="00507B2B" w:rsidRDefault="00624CA1" w:rsidP="00624CA1">
            <w:pPr>
              <w:tabs>
                <w:tab w:val="left" w:pos="6525"/>
              </w:tabs>
              <w:rPr>
                <w:color w:val="000000" w:themeColor="text1"/>
                <w:sz w:val="24"/>
                <w:szCs w:val="24"/>
              </w:rPr>
            </w:pPr>
            <w:bookmarkStart w:id="2" w:name="_Hlk80448316"/>
            <w:r w:rsidRPr="00D736C0">
              <w:rPr>
                <w:rFonts w:ascii="Times New Roman" w:eastAsia="Times New Roman CYR" w:hAnsi="Times New Roman" w:cs="Times New Roman"/>
                <w:sz w:val="28"/>
                <w:szCs w:val="28"/>
                <w:lang w:eastAsia="hi-IN" w:bidi="hi-IN"/>
              </w:rPr>
              <w:t xml:space="preserve">Положение о порядке </w:t>
            </w:r>
            <w:r w:rsidRPr="00D736C0">
              <w:rPr>
                <w:rFonts w:ascii="Times New Roman" w:hAnsi="Times New Roman" w:cs="Times New Roman"/>
                <w:sz w:val="28"/>
                <w:szCs w:val="28"/>
              </w:rPr>
              <w:t>пользования лечебно-оздоровительной инфраструктурой, объектами культуры и объектами спорта</w:t>
            </w:r>
            <w:bookmarkEnd w:id="2"/>
          </w:p>
        </w:tc>
      </w:tr>
      <w:tr w:rsidR="00624CA1" w:rsidRPr="00D77AD4" w14:paraId="60875E1E" w14:textId="77777777" w:rsidTr="002851F2">
        <w:tc>
          <w:tcPr>
            <w:tcW w:w="1282" w:type="dxa"/>
            <w:gridSpan w:val="2"/>
          </w:tcPr>
          <w:p w14:paraId="5B357E98" w14:textId="77777777" w:rsidR="00624CA1" w:rsidRPr="00507B2B" w:rsidRDefault="00624CA1" w:rsidP="00624CA1">
            <w:pPr>
              <w:pStyle w:val="a8"/>
              <w:numPr>
                <w:ilvl w:val="0"/>
                <w:numId w:val="15"/>
              </w:numPr>
              <w:tabs>
                <w:tab w:val="left" w:pos="6525"/>
              </w:tabs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291" w:type="dxa"/>
            <w:gridSpan w:val="4"/>
          </w:tcPr>
          <w:p w14:paraId="2E467871" w14:textId="7B7C194C" w:rsidR="00624CA1" w:rsidRPr="00507B2B" w:rsidRDefault="00624CA1" w:rsidP="00624CA1">
            <w:pPr>
              <w:tabs>
                <w:tab w:val="left" w:pos="6525"/>
              </w:tabs>
              <w:rPr>
                <w:color w:val="000000" w:themeColor="text1"/>
                <w:sz w:val="24"/>
                <w:szCs w:val="24"/>
              </w:rPr>
            </w:pPr>
            <w:r w:rsidRPr="00D736C0">
              <w:rPr>
                <w:rFonts w:ascii="Times New Roman" w:hAnsi="Times New Roman" w:cs="Times New Roman"/>
                <w:sz w:val="28"/>
                <w:szCs w:val="28"/>
              </w:rPr>
              <w:t>Положение об организации самообразования педагогов</w:t>
            </w:r>
          </w:p>
        </w:tc>
      </w:tr>
      <w:tr w:rsidR="00624CA1" w:rsidRPr="00D77AD4" w14:paraId="0E68A88E" w14:textId="77777777" w:rsidTr="002851F2">
        <w:tc>
          <w:tcPr>
            <w:tcW w:w="1282" w:type="dxa"/>
            <w:gridSpan w:val="2"/>
          </w:tcPr>
          <w:p w14:paraId="44328149" w14:textId="77777777" w:rsidR="00624CA1" w:rsidRPr="00507B2B" w:rsidRDefault="00624CA1" w:rsidP="00624CA1">
            <w:pPr>
              <w:pStyle w:val="a8"/>
              <w:numPr>
                <w:ilvl w:val="0"/>
                <w:numId w:val="15"/>
              </w:numPr>
              <w:tabs>
                <w:tab w:val="left" w:pos="6525"/>
              </w:tabs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291" w:type="dxa"/>
            <w:gridSpan w:val="4"/>
          </w:tcPr>
          <w:p w14:paraId="6096A5EF" w14:textId="62E38326" w:rsidR="00624CA1" w:rsidRPr="00507B2B" w:rsidRDefault="00624CA1" w:rsidP="00624CA1">
            <w:pPr>
              <w:tabs>
                <w:tab w:val="left" w:pos="6525"/>
              </w:tabs>
              <w:rPr>
                <w:color w:val="000000" w:themeColor="text1"/>
                <w:sz w:val="24"/>
                <w:szCs w:val="24"/>
              </w:rPr>
            </w:pPr>
            <w:r w:rsidRPr="00D736C0">
              <w:rPr>
                <w:rFonts w:ascii="Times New Roman" w:eastAsia="Calibri" w:hAnsi="Times New Roman" w:cs="Times New Roman"/>
                <w:sz w:val="28"/>
                <w:szCs w:val="28"/>
              </w:rPr>
              <w:t>Положение о приемочной комиссии и проведении экспертизы</w:t>
            </w:r>
          </w:p>
        </w:tc>
      </w:tr>
      <w:tr w:rsidR="00624CA1" w:rsidRPr="00D77AD4" w14:paraId="5438F8CC" w14:textId="77777777" w:rsidTr="002851F2">
        <w:tc>
          <w:tcPr>
            <w:tcW w:w="1282" w:type="dxa"/>
            <w:gridSpan w:val="2"/>
          </w:tcPr>
          <w:p w14:paraId="6017042F" w14:textId="77777777" w:rsidR="00624CA1" w:rsidRPr="00507B2B" w:rsidRDefault="00624CA1" w:rsidP="00624CA1">
            <w:pPr>
              <w:pStyle w:val="a8"/>
              <w:numPr>
                <w:ilvl w:val="0"/>
                <w:numId w:val="15"/>
              </w:numPr>
              <w:tabs>
                <w:tab w:val="left" w:pos="6525"/>
              </w:tabs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291" w:type="dxa"/>
            <w:gridSpan w:val="4"/>
          </w:tcPr>
          <w:p w14:paraId="6E086C8B" w14:textId="4D2B4376" w:rsidR="00624CA1" w:rsidRPr="00507B2B" w:rsidRDefault="00624CA1" w:rsidP="00624CA1">
            <w:pPr>
              <w:tabs>
                <w:tab w:val="left" w:pos="6525"/>
              </w:tabs>
              <w:rPr>
                <w:color w:val="000000" w:themeColor="text1"/>
                <w:sz w:val="24"/>
                <w:szCs w:val="24"/>
              </w:rPr>
            </w:pPr>
            <w:r w:rsidRPr="00D736C0">
              <w:rPr>
                <w:rFonts w:ascii="Times New Roman" w:eastAsia="Times New Roman CYR" w:hAnsi="Times New Roman" w:cs="Times New Roman"/>
                <w:sz w:val="28"/>
                <w:szCs w:val="28"/>
                <w:lang w:eastAsia="hi-IN" w:bidi="hi-IN"/>
              </w:rPr>
              <w:t xml:space="preserve">Положение об организации работы по обеспечению пожарной безопасности </w:t>
            </w:r>
          </w:p>
        </w:tc>
      </w:tr>
      <w:tr w:rsidR="00624CA1" w:rsidRPr="00D77AD4" w14:paraId="1BC7766B" w14:textId="77777777" w:rsidTr="002851F2">
        <w:tc>
          <w:tcPr>
            <w:tcW w:w="1282" w:type="dxa"/>
            <w:gridSpan w:val="2"/>
          </w:tcPr>
          <w:p w14:paraId="28AD7DF5" w14:textId="77777777" w:rsidR="00624CA1" w:rsidRPr="00507B2B" w:rsidRDefault="00624CA1" w:rsidP="00624CA1">
            <w:pPr>
              <w:pStyle w:val="a8"/>
              <w:numPr>
                <w:ilvl w:val="0"/>
                <w:numId w:val="15"/>
              </w:numPr>
              <w:tabs>
                <w:tab w:val="left" w:pos="6525"/>
              </w:tabs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291" w:type="dxa"/>
            <w:gridSpan w:val="4"/>
          </w:tcPr>
          <w:p w14:paraId="22C5DD4C" w14:textId="0FC7ECF9" w:rsidR="00624CA1" w:rsidRPr="00507B2B" w:rsidRDefault="00624CA1" w:rsidP="00624CA1">
            <w:pPr>
              <w:tabs>
                <w:tab w:val="left" w:pos="6525"/>
              </w:tabs>
              <w:rPr>
                <w:color w:val="000000" w:themeColor="text1"/>
                <w:sz w:val="24"/>
                <w:szCs w:val="24"/>
              </w:rPr>
            </w:pPr>
            <w:r w:rsidRPr="00D736C0">
              <w:rPr>
                <w:rFonts w:ascii="Times New Roman" w:eastAsia="Times New Roman CYR" w:hAnsi="Times New Roman" w:cs="Times New Roman"/>
                <w:sz w:val="28"/>
                <w:szCs w:val="28"/>
                <w:lang w:eastAsia="hi-IN" w:bidi="hi-IN"/>
              </w:rPr>
              <w:t>Положение о добровольной пожарной дружине</w:t>
            </w:r>
          </w:p>
        </w:tc>
      </w:tr>
      <w:tr w:rsidR="00624CA1" w:rsidRPr="00D77AD4" w14:paraId="351AA875" w14:textId="77777777" w:rsidTr="002851F2">
        <w:tc>
          <w:tcPr>
            <w:tcW w:w="1282" w:type="dxa"/>
            <w:gridSpan w:val="2"/>
          </w:tcPr>
          <w:p w14:paraId="4E169720" w14:textId="77777777" w:rsidR="00624CA1" w:rsidRPr="00507B2B" w:rsidRDefault="00624CA1" w:rsidP="00624CA1">
            <w:pPr>
              <w:pStyle w:val="a8"/>
              <w:numPr>
                <w:ilvl w:val="0"/>
                <w:numId w:val="15"/>
              </w:numPr>
              <w:tabs>
                <w:tab w:val="left" w:pos="6525"/>
              </w:tabs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291" w:type="dxa"/>
            <w:gridSpan w:val="4"/>
          </w:tcPr>
          <w:p w14:paraId="53B07F90" w14:textId="03DABD8A" w:rsidR="00624CA1" w:rsidRPr="00507B2B" w:rsidRDefault="00624CA1" w:rsidP="00624CA1">
            <w:pPr>
              <w:tabs>
                <w:tab w:val="left" w:pos="6525"/>
              </w:tabs>
              <w:rPr>
                <w:color w:val="000000" w:themeColor="text1"/>
                <w:sz w:val="24"/>
                <w:szCs w:val="24"/>
              </w:rPr>
            </w:pPr>
            <w:r w:rsidRPr="00D736C0">
              <w:rPr>
                <w:rFonts w:ascii="Times New Roman" w:eastAsia="Times New Roman CYR" w:hAnsi="Times New Roman" w:cs="Times New Roman"/>
                <w:sz w:val="28"/>
                <w:szCs w:val="28"/>
                <w:lang w:eastAsia="hi-IN" w:bidi="hi-IN"/>
              </w:rPr>
              <w:t>Положение о пожарно-технической комиссии учреждения</w:t>
            </w:r>
          </w:p>
        </w:tc>
      </w:tr>
      <w:tr w:rsidR="00624CA1" w:rsidRPr="00D77AD4" w14:paraId="19F2F86D" w14:textId="77777777" w:rsidTr="002851F2">
        <w:tc>
          <w:tcPr>
            <w:tcW w:w="1282" w:type="dxa"/>
            <w:gridSpan w:val="2"/>
          </w:tcPr>
          <w:p w14:paraId="5ABD4E9E" w14:textId="77777777" w:rsidR="00624CA1" w:rsidRPr="00507B2B" w:rsidRDefault="00624CA1" w:rsidP="00624CA1">
            <w:pPr>
              <w:pStyle w:val="a8"/>
              <w:numPr>
                <w:ilvl w:val="0"/>
                <w:numId w:val="15"/>
              </w:numPr>
              <w:tabs>
                <w:tab w:val="left" w:pos="6525"/>
              </w:tabs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291" w:type="dxa"/>
            <w:gridSpan w:val="4"/>
          </w:tcPr>
          <w:p w14:paraId="2B7DF37E" w14:textId="79A609A2" w:rsidR="00624CA1" w:rsidRPr="00507B2B" w:rsidRDefault="00624CA1" w:rsidP="00624CA1">
            <w:pPr>
              <w:tabs>
                <w:tab w:val="left" w:pos="6525"/>
              </w:tabs>
              <w:rPr>
                <w:color w:val="000000" w:themeColor="text1"/>
                <w:sz w:val="24"/>
                <w:szCs w:val="24"/>
              </w:rPr>
            </w:pPr>
            <w:r w:rsidRPr="00D736C0">
              <w:rPr>
                <w:rFonts w:ascii="Times New Roman" w:eastAsia="Calibri" w:hAnsi="Times New Roman" w:cs="Times New Roman"/>
                <w:sz w:val="28"/>
                <w:szCs w:val="28"/>
              </w:rPr>
              <w:t>Положение о проведении учебной эвакуации воспитанников, работников и имущества на случай пожара и других чрезвычайных ситуаций в ДОУ</w:t>
            </w:r>
          </w:p>
        </w:tc>
      </w:tr>
      <w:tr w:rsidR="00624CA1" w:rsidRPr="00D77AD4" w14:paraId="74D35516" w14:textId="77777777" w:rsidTr="002851F2">
        <w:tc>
          <w:tcPr>
            <w:tcW w:w="1282" w:type="dxa"/>
            <w:gridSpan w:val="2"/>
          </w:tcPr>
          <w:p w14:paraId="1931244C" w14:textId="77777777" w:rsidR="00624CA1" w:rsidRPr="00507B2B" w:rsidRDefault="00624CA1" w:rsidP="00624CA1">
            <w:pPr>
              <w:pStyle w:val="a8"/>
              <w:numPr>
                <w:ilvl w:val="0"/>
                <w:numId w:val="15"/>
              </w:numPr>
              <w:tabs>
                <w:tab w:val="left" w:pos="6525"/>
              </w:tabs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291" w:type="dxa"/>
            <w:gridSpan w:val="4"/>
          </w:tcPr>
          <w:p w14:paraId="0D4A4204" w14:textId="71CC7606" w:rsidR="00624CA1" w:rsidRPr="00507B2B" w:rsidRDefault="00624CA1" w:rsidP="00624CA1">
            <w:pPr>
              <w:tabs>
                <w:tab w:val="left" w:pos="6525"/>
              </w:tabs>
              <w:rPr>
                <w:color w:val="000000" w:themeColor="text1"/>
                <w:sz w:val="24"/>
                <w:szCs w:val="24"/>
              </w:rPr>
            </w:pPr>
            <w:bookmarkStart w:id="3" w:name="_Hlk83147047"/>
            <w:r w:rsidRPr="00D736C0">
              <w:rPr>
                <w:rFonts w:ascii="Times New Roman" w:hAnsi="Times New Roman" w:cs="Times New Roman"/>
                <w:sz w:val="28"/>
                <w:szCs w:val="28"/>
              </w:rPr>
              <w:t>Положение о соотношении учебной и другой педагогической работы в пределах рабочей недели с учетом специальности и квалификации работника</w:t>
            </w:r>
            <w:bookmarkEnd w:id="3"/>
          </w:p>
        </w:tc>
      </w:tr>
      <w:tr w:rsidR="00624CA1" w:rsidRPr="00D77AD4" w14:paraId="3B3BA471" w14:textId="77777777" w:rsidTr="002851F2">
        <w:tc>
          <w:tcPr>
            <w:tcW w:w="1282" w:type="dxa"/>
            <w:gridSpan w:val="2"/>
          </w:tcPr>
          <w:p w14:paraId="6A7431B0" w14:textId="77777777" w:rsidR="00624CA1" w:rsidRPr="00507B2B" w:rsidRDefault="00624CA1" w:rsidP="00624CA1">
            <w:pPr>
              <w:pStyle w:val="a8"/>
              <w:numPr>
                <w:ilvl w:val="0"/>
                <w:numId w:val="15"/>
              </w:numPr>
              <w:tabs>
                <w:tab w:val="left" w:pos="6525"/>
              </w:tabs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291" w:type="dxa"/>
            <w:gridSpan w:val="4"/>
          </w:tcPr>
          <w:p w14:paraId="06A32128" w14:textId="4BD8ACDB" w:rsidR="00624CA1" w:rsidRPr="00507B2B" w:rsidRDefault="00624CA1" w:rsidP="00624CA1">
            <w:pPr>
              <w:tabs>
                <w:tab w:val="left" w:pos="6525"/>
              </w:tabs>
              <w:rPr>
                <w:color w:val="000000" w:themeColor="text1"/>
                <w:sz w:val="24"/>
                <w:szCs w:val="24"/>
              </w:rPr>
            </w:pPr>
            <w:r w:rsidRPr="00D736C0">
              <w:rPr>
                <w:rFonts w:ascii="Times New Roman" w:hAnsi="Times New Roman" w:cs="Times New Roman"/>
                <w:sz w:val="28"/>
                <w:szCs w:val="28"/>
              </w:rPr>
              <w:t>Положение об использовании портфолио в системе повышения профессиональной компетенции и качества труда педагогов в ДОУ</w:t>
            </w:r>
          </w:p>
        </w:tc>
      </w:tr>
      <w:tr w:rsidR="00624CA1" w:rsidRPr="00D77AD4" w14:paraId="24AF0A0D" w14:textId="77777777" w:rsidTr="002851F2">
        <w:tc>
          <w:tcPr>
            <w:tcW w:w="1282" w:type="dxa"/>
            <w:gridSpan w:val="2"/>
          </w:tcPr>
          <w:p w14:paraId="7A2063A1" w14:textId="77777777" w:rsidR="00624CA1" w:rsidRPr="00507B2B" w:rsidRDefault="00624CA1" w:rsidP="00624CA1">
            <w:pPr>
              <w:pStyle w:val="a8"/>
              <w:numPr>
                <w:ilvl w:val="0"/>
                <w:numId w:val="15"/>
              </w:numPr>
              <w:tabs>
                <w:tab w:val="left" w:pos="6525"/>
              </w:tabs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291" w:type="dxa"/>
            <w:gridSpan w:val="4"/>
          </w:tcPr>
          <w:p w14:paraId="479B1CDC" w14:textId="1F791EAE" w:rsidR="00624CA1" w:rsidRPr="00507B2B" w:rsidRDefault="00624CA1" w:rsidP="00624CA1">
            <w:pPr>
              <w:tabs>
                <w:tab w:val="left" w:pos="6525"/>
              </w:tabs>
              <w:rPr>
                <w:color w:val="000000" w:themeColor="text1"/>
                <w:sz w:val="24"/>
                <w:szCs w:val="24"/>
              </w:rPr>
            </w:pPr>
            <w:r w:rsidRPr="00D736C0">
              <w:rPr>
                <w:rFonts w:ascii="Times New Roman" w:hAnsi="Times New Roman" w:cs="Times New Roman"/>
                <w:sz w:val="28"/>
                <w:szCs w:val="28"/>
              </w:rPr>
              <w:t>Положение о конфликте интересов работников</w:t>
            </w:r>
          </w:p>
        </w:tc>
      </w:tr>
      <w:tr w:rsidR="00624CA1" w:rsidRPr="00D77AD4" w14:paraId="2C74E9AA" w14:textId="77777777" w:rsidTr="002851F2">
        <w:tc>
          <w:tcPr>
            <w:tcW w:w="1282" w:type="dxa"/>
            <w:gridSpan w:val="2"/>
          </w:tcPr>
          <w:p w14:paraId="6A215E4D" w14:textId="77777777" w:rsidR="00624CA1" w:rsidRPr="00507B2B" w:rsidRDefault="00624CA1" w:rsidP="00624CA1">
            <w:pPr>
              <w:pStyle w:val="a8"/>
              <w:numPr>
                <w:ilvl w:val="0"/>
                <w:numId w:val="15"/>
              </w:numPr>
              <w:tabs>
                <w:tab w:val="left" w:pos="6525"/>
              </w:tabs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291" w:type="dxa"/>
            <w:gridSpan w:val="4"/>
          </w:tcPr>
          <w:p w14:paraId="1D2B980D" w14:textId="049AAD37" w:rsidR="00624CA1" w:rsidRPr="00507B2B" w:rsidRDefault="00624CA1" w:rsidP="00624CA1">
            <w:pPr>
              <w:tabs>
                <w:tab w:val="left" w:pos="6525"/>
              </w:tabs>
              <w:rPr>
                <w:color w:val="000000" w:themeColor="text1"/>
                <w:sz w:val="24"/>
                <w:szCs w:val="24"/>
              </w:rPr>
            </w:pPr>
            <w:r w:rsidRPr="00D736C0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 xml:space="preserve">Положение </w:t>
            </w:r>
            <w:r w:rsidRPr="00D736C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 организации пропускного и </w:t>
            </w:r>
            <w:proofErr w:type="spellStart"/>
            <w:r w:rsidRPr="00D736C0">
              <w:rPr>
                <w:rFonts w:ascii="Times New Roman" w:eastAsia="Times New Roman" w:hAnsi="Times New Roman" w:cs="Times New Roman"/>
                <w:sz w:val="28"/>
                <w:szCs w:val="28"/>
              </w:rPr>
              <w:t>общеобъектового</w:t>
            </w:r>
            <w:proofErr w:type="spellEnd"/>
            <w:r w:rsidRPr="00D736C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режима в ДОУ</w:t>
            </w:r>
          </w:p>
        </w:tc>
      </w:tr>
      <w:tr w:rsidR="00624CA1" w:rsidRPr="00D77AD4" w14:paraId="02B259A0" w14:textId="77777777" w:rsidTr="002851F2">
        <w:tc>
          <w:tcPr>
            <w:tcW w:w="1282" w:type="dxa"/>
            <w:gridSpan w:val="2"/>
          </w:tcPr>
          <w:p w14:paraId="1C34E86A" w14:textId="77777777" w:rsidR="00624CA1" w:rsidRPr="00507B2B" w:rsidRDefault="00624CA1" w:rsidP="00624CA1">
            <w:pPr>
              <w:pStyle w:val="a8"/>
              <w:numPr>
                <w:ilvl w:val="0"/>
                <w:numId w:val="15"/>
              </w:numPr>
              <w:tabs>
                <w:tab w:val="left" w:pos="6525"/>
              </w:tabs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291" w:type="dxa"/>
            <w:gridSpan w:val="4"/>
          </w:tcPr>
          <w:p w14:paraId="34C4F330" w14:textId="3CF3CCB4" w:rsidR="00624CA1" w:rsidRPr="00507B2B" w:rsidRDefault="00624CA1" w:rsidP="00624CA1">
            <w:pPr>
              <w:tabs>
                <w:tab w:val="left" w:pos="6525"/>
              </w:tabs>
              <w:rPr>
                <w:color w:val="000000" w:themeColor="text1"/>
                <w:sz w:val="24"/>
                <w:szCs w:val="24"/>
              </w:rPr>
            </w:pPr>
            <w:r w:rsidRPr="00D736C0">
              <w:rPr>
                <w:rFonts w:ascii="Times New Roman" w:eastAsia="Times New Roman" w:hAnsi="Times New Roman" w:cs="Times New Roman"/>
                <w:sz w:val="28"/>
                <w:szCs w:val="28"/>
              </w:rPr>
              <w:t>Положение о разработке и реализации адаптированной образовательной программы дошкольного образования для воспитанников с ОВЗ</w:t>
            </w:r>
          </w:p>
        </w:tc>
      </w:tr>
      <w:tr w:rsidR="00624CA1" w:rsidRPr="00D77AD4" w14:paraId="1BAC19DD" w14:textId="77777777" w:rsidTr="002851F2">
        <w:tc>
          <w:tcPr>
            <w:tcW w:w="1282" w:type="dxa"/>
            <w:gridSpan w:val="2"/>
          </w:tcPr>
          <w:p w14:paraId="0F24F2CB" w14:textId="77777777" w:rsidR="00624CA1" w:rsidRPr="00507B2B" w:rsidRDefault="00624CA1" w:rsidP="00624CA1">
            <w:pPr>
              <w:pStyle w:val="a8"/>
              <w:numPr>
                <w:ilvl w:val="0"/>
                <w:numId w:val="15"/>
              </w:numPr>
              <w:tabs>
                <w:tab w:val="left" w:pos="6525"/>
              </w:tabs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291" w:type="dxa"/>
            <w:gridSpan w:val="4"/>
          </w:tcPr>
          <w:p w14:paraId="17831AE9" w14:textId="7000F84B" w:rsidR="00624CA1" w:rsidRPr="00507B2B" w:rsidRDefault="00624CA1" w:rsidP="00624CA1">
            <w:pPr>
              <w:tabs>
                <w:tab w:val="left" w:pos="6525"/>
              </w:tabs>
              <w:rPr>
                <w:color w:val="000000" w:themeColor="text1"/>
                <w:sz w:val="24"/>
                <w:szCs w:val="24"/>
              </w:rPr>
            </w:pPr>
            <w:r w:rsidRPr="00D736C0">
              <w:rPr>
                <w:rFonts w:ascii="Times New Roman" w:hAnsi="Times New Roman" w:cs="Times New Roman"/>
                <w:sz w:val="28"/>
                <w:szCs w:val="28"/>
              </w:rPr>
              <w:t>Положение о группах компенсирующей направленности для детей с ТНР и ЗПР в детском саду</w:t>
            </w:r>
          </w:p>
        </w:tc>
      </w:tr>
      <w:tr w:rsidR="00624CA1" w:rsidRPr="00D77AD4" w14:paraId="56ED9763" w14:textId="77777777" w:rsidTr="002851F2">
        <w:tc>
          <w:tcPr>
            <w:tcW w:w="1282" w:type="dxa"/>
            <w:gridSpan w:val="2"/>
          </w:tcPr>
          <w:p w14:paraId="64623227" w14:textId="5866B933" w:rsidR="00624CA1" w:rsidRPr="00507B2B" w:rsidRDefault="00624CA1" w:rsidP="00624CA1">
            <w:pPr>
              <w:pStyle w:val="a8"/>
              <w:tabs>
                <w:tab w:val="left" w:pos="6525"/>
              </w:tabs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291" w:type="dxa"/>
            <w:gridSpan w:val="4"/>
          </w:tcPr>
          <w:p w14:paraId="262AE706" w14:textId="70424C74" w:rsidR="00624CA1" w:rsidRPr="00507B2B" w:rsidRDefault="00624CA1" w:rsidP="00624CA1">
            <w:pPr>
              <w:tabs>
                <w:tab w:val="left" w:pos="6525"/>
              </w:tabs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D736C0">
              <w:rPr>
                <w:rFonts w:ascii="Times New Roman" w:hAnsi="Times New Roman" w:cs="Times New Roman"/>
                <w:sz w:val="28"/>
                <w:szCs w:val="28"/>
              </w:rPr>
              <w:t>Положение о практической подготовке обучающихся в дошкольном образовательном учреждении</w:t>
            </w:r>
          </w:p>
        </w:tc>
      </w:tr>
      <w:tr w:rsidR="00624CA1" w:rsidRPr="00D77AD4" w14:paraId="376F7E91" w14:textId="77777777" w:rsidTr="002851F2">
        <w:tc>
          <w:tcPr>
            <w:tcW w:w="1282" w:type="dxa"/>
            <w:gridSpan w:val="2"/>
          </w:tcPr>
          <w:p w14:paraId="3468F61F" w14:textId="77777777" w:rsidR="00624CA1" w:rsidRPr="00507B2B" w:rsidRDefault="00624CA1" w:rsidP="00624CA1">
            <w:pPr>
              <w:pStyle w:val="a8"/>
              <w:numPr>
                <w:ilvl w:val="0"/>
                <w:numId w:val="15"/>
              </w:numPr>
              <w:tabs>
                <w:tab w:val="left" w:pos="6525"/>
              </w:tabs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291" w:type="dxa"/>
            <w:gridSpan w:val="4"/>
          </w:tcPr>
          <w:p w14:paraId="39B6DE00" w14:textId="620899F9" w:rsidR="00624CA1" w:rsidRPr="00507B2B" w:rsidRDefault="00624CA1" w:rsidP="00651799">
            <w:pPr>
              <w:shd w:val="clear" w:color="auto" w:fill="FFFFFF"/>
              <w:tabs>
                <w:tab w:val="left" w:pos="780"/>
                <w:tab w:val="center" w:pos="4906"/>
              </w:tabs>
              <w:spacing w:line="312" w:lineRule="atLeast"/>
              <w:textAlignment w:val="baseline"/>
              <w:rPr>
                <w:color w:val="000000" w:themeColor="text1"/>
                <w:sz w:val="24"/>
                <w:szCs w:val="24"/>
              </w:rPr>
            </w:pPr>
            <w:r w:rsidRPr="00D736C0">
              <w:rPr>
                <w:rFonts w:ascii="Times New Roman" w:hAnsi="Times New Roman" w:cs="Times New Roman"/>
                <w:sz w:val="28"/>
                <w:szCs w:val="28"/>
              </w:rPr>
              <w:t xml:space="preserve">Положение </w:t>
            </w:r>
            <w:r w:rsidRPr="00D736C0">
              <w:rPr>
                <w:rFonts w:ascii="Times New Roman" w:eastAsia="Times New Roman" w:hAnsi="Times New Roman" w:cs="Times New Roman"/>
                <w:sz w:val="28"/>
                <w:szCs w:val="28"/>
              </w:rPr>
              <w:t>об использовании государственных символов в детском саду</w:t>
            </w:r>
          </w:p>
        </w:tc>
      </w:tr>
      <w:tr w:rsidR="00624CA1" w:rsidRPr="00D77AD4" w14:paraId="415E5F5A" w14:textId="77777777" w:rsidTr="002851F2">
        <w:tc>
          <w:tcPr>
            <w:tcW w:w="1282" w:type="dxa"/>
            <w:gridSpan w:val="2"/>
          </w:tcPr>
          <w:p w14:paraId="4B574EFA" w14:textId="77777777" w:rsidR="00624CA1" w:rsidRPr="00507B2B" w:rsidRDefault="00624CA1" w:rsidP="00624CA1">
            <w:pPr>
              <w:pStyle w:val="a8"/>
              <w:numPr>
                <w:ilvl w:val="0"/>
                <w:numId w:val="15"/>
              </w:numPr>
              <w:tabs>
                <w:tab w:val="left" w:pos="6525"/>
              </w:tabs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291" w:type="dxa"/>
            <w:gridSpan w:val="4"/>
          </w:tcPr>
          <w:p w14:paraId="0E877047" w14:textId="77777777" w:rsidR="00624CA1" w:rsidRPr="00D736C0" w:rsidRDefault="00624CA1" w:rsidP="00624CA1">
            <w:pPr>
              <w:widowControl w:val="0"/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736C0">
              <w:rPr>
                <w:rFonts w:ascii="Times New Roman" w:eastAsia="Calibri" w:hAnsi="Times New Roman" w:cs="Times New Roman"/>
                <w:sz w:val="28"/>
                <w:szCs w:val="28"/>
              </w:rPr>
              <w:t>Положение о первичной профсоюзной организации</w:t>
            </w:r>
          </w:p>
          <w:p w14:paraId="6F7D9F8A" w14:textId="4D8E346C" w:rsidR="00624CA1" w:rsidRPr="00507B2B" w:rsidRDefault="00624CA1" w:rsidP="00624CA1">
            <w:pPr>
              <w:tabs>
                <w:tab w:val="left" w:pos="6525"/>
              </w:tabs>
              <w:rPr>
                <w:color w:val="000000" w:themeColor="text1"/>
                <w:sz w:val="24"/>
                <w:szCs w:val="24"/>
              </w:rPr>
            </w:pPr>
          </w:p>
        </w:tc>
      </w:tr>
      <w:tr w:rsidR="00651799" w:rsidRPr="00D77AD4" w14:paraId="2E2DDB82" w14:textId="77777777" w:rsidTr="002851F2">
        <w:tc>
          <w:tcPr>
            <w:tcW w:w="1282" w:type="dxa"/>
            <w:gridSpan w:val="2"/>
          </w:tcPr>
          <w:p w14:paraId="5C7CE107" w14:textId="7FA88C60" w:rsidR="00651799" w:rsidRPr="00507B2B" w:rsidRDefault="00651799" w:rsidP="00651799">
            <w:pPr>
              <w:pStyle w:val="a8"/>
              <w:tabs>
                <w:tab w:val="left" w:pos="6525"/>
              </w:tabs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  <w:r w:rsidRPr="00624CA1">
              <w:rPr>
                <w:rFonts w:ascii="Times New Roman" w:hAnsi="Times New Roman"/>
                <w:b/>
                <w:bCs/>
                <w:color w:val="000000" w:themeColor="text1"/>
              </w:rPr>
              <w:t>№ п/п</w:t>
            </w:r>
          </w:p>
        </w:tc>
        <w:tc>
          <w:tcPr>
            <w:tcW w:w="12291" w:type="dxa"/>
            <w:gridSpan w:val="4"/>
          </w:tcPr>
          <w:p w14:paraId="001E3A70" w14:textId="77777777" w:rsidR="00651799" w:rsidRDefault="00651799" w:rsidP="00651799">
            <w:pPr>
              <w:tabs>
                <w:tab w:val="left" w:pos="6525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  <w:p w14:paraId="22B47C08" w14:textId="77777777" w:rsidR="00651799" w:rsidRPr="00D77AD4" w:rsidRDefault="00651799" w:rsidP="00651799">
            <w:pPr>
              <w:tabs>
                <w:tab w:val="left" w:pos="6525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D77AD4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ПЕРЕЧЕНЬ ЛОКАЛЬНО-НОРМАТИВНЫХ АКТОВ</w:t>
            </w:r>
          </w:p>
          <w:p w14:paraId="3DD1A182" w14:textId="637DFE28" w:rsidR="00651799" w:rsidRPr="00507B2B" w:rsidRDefault="00651799" w:rsidP="00651799">
            <w:pPr>
              <w:tabs>
                <w:tab w:val="left" w:pos="6525"/>
              </w:tabs>
              <w:rPr>
                <w:color w:val="000000" w:themeColor="text1"/>
                <w:sz w:val="24"/>
                <w:szCs w:val="24"/>
              </w:rPr>
            </w:pPr>
          </w:p>
        </w:tc>
      </w:tr>
      <w:tr w:rsidR="000D7D05" w:rsidRPr="00D77AD4" w14:paraId="18C2177C" w14:textId="77777777" w:rsidTr="002851F2">
        <w:tc>
          <w:tcPr>
            <w:tcW w:w="1282" w:type="dxa"/>
            <w:gridSpan w:val="2"/>
          </w:tcPr>
          <w:p w14:paraId="304AD78E" w14:textId="77777777" w:rsidR="000D7D05" w:rsidRPr="00507B2B" w:rsidRDefault="000D7D05" w:rsidP="000D7D05">
            <w:pPr>
              <w:pStyle w:val="a8"/>
              <w:numPr>
                <w:ilvl w:val="0"/>
                <w:numId w:val="15"/>
              </w:numPr>
              <w:tabs>
                <w:tab w:val="left" w:pos="6525"/>
              </w:tabs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291" w:type="dxa"/>
            <w:gridSpan w:val="4"/>
          </w:tcPr>
          <w:p w14:paraId="423C2772" w14:textId="6DB12989" w:rsidR="000D7D05" w:rsidRPr="00507B2B" w:rsidRDefault="000D7D05" w:rsidP="000D7D05">
            <w:pPr>
              <w:tabs>
                <w:tab w:val="left" w:pos="6525"/>
              </w:tabs>
              <w:rPr>
                <w:color w:val="000000" w:themeColor="text1"/>
                <w:sz w:val="24"/>
                <w:szCs w:val="24"/>
              </w:rPr>
            </w:pPr>
            <w:proofErr w:type="gramStart"/>
            <w:r w:rsidRPr="00D736C0">
              <w:rPr>
                <w:rFonts w:ascii="Times New Roman" w:eastAsia="Calibri" w:hAnsi="Times New Roman" w:cs="Times New Roman"/>
                <w:sz w:val="28"/>
                <w:szCs w:val="28"/>
              </w:rPr>
              <w:t>Положение  регламентирующее</w:t>
            </w:r>
            <w:proofErr w:type="gramEnd"/>
            <w:r w:rsidRPr="00D736C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создание условий по обеспечению безопасности обучающихся во время пребывания в образовательной организации</w:t>
            </w:r>
          </w:p>
        </w:tc>
      </w:tr>
      <w:tr w:rsidR="000D7D05" w:rsidRPr="00D77AD4" w14:paraId="2C05EF5E" w14:textId="77777777" w:rsidTr="002851F2">
        <w:tc>
          <w:tcPr>
            <w:tcW w:w="1282" w:type="dxa"/>
            <w:gridSpan w:val="2"/>
          </w:tcPr>
          <w:p w14:paraId="690BA611" w14:textId="77777777" w:rsidR="000D7D05" w:rsidRPr="00507B2B" w:rsidRDefault="000D7D05" w:rsidP="000D7D05">
            <w:pPr>
              <w:pStyle w:val="a8"/>
              <w:numPr>
                <w:ilvl w:val="0"/>
                <w:numId w:val="15"/>
              </w:numPr>
              <w:tabs>
                <w:tab w:val="left" w:pos="6525"/>
              </w:tabs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291" w:type="dxa"/>
            <w:gridSpan w:val="4"/>
          </w:tcPr>
          <w:p w14:paraId="7EEED8F3" w14:textId="4093609C" w:rsidR="000D7D05" w:rsidRPr="00507B2B" w:rsidRDefault="000D7D05" w:rsidP="000D7D05">
            <w:pPr>
              <w:tabs>
                <w:tab w:val="left" w:pos="6525"/>
              </w:tabs>
              <w:rPr>
                <w:color w:val="000000" w:themeColor="text1"/>
                <w:sz w:val="24"/>
                <w:szCs w:val="24"/>
              </w:rPr>
            </w:pPr>
            <w:r w:rsidRPr="00D736C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Положение о запрете курения в зданиях и на прилегающей территории дошкольного образовательного учреждения</w:t>
            </w:r>
          </w:p>
        </w:tc>
      </w:tr>
      <w:tr w:rsidR="000D7D05" w:rsidRPr="00D77AD4" w14:paraId="60FA2179" w14:textId="77777777" w:rsidTr="002851F2">
        <w:tc>
          <w:tcPr>
            <w:tcW w:w="1282" w:type="dxa"/>
            <w:gridSpan w:val="2"/>
          </w:tcPr>
          <w:p w14:paraId="4D8BA6E8" w14:textId="77777777" w:rsidR="000D7D05" w:rsidRPr="00507B2B" w:rsidRDefault="000D7D05" w:rsidP="000D7D05">
            <w:pPr>
              <w:pStyle w:val="a8"/>
              <w:numPr>
                <w:ilvl w:val="0"/>
                <w:numId w:val="15"/>
              </w:numPr>
              <w:tabs>
                <w:tab w:val="left" w:pos="6525"/>
              </w:tabs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291" w:type="dxa"/>
            <w:gridSpan w:val="4"/>
          </w:tcPr>
          <w:p w14:paraId="018EDE7D" w14:textId="70EE139D" w:rsidR="000D7D05" w:rsidRPr="00507B2B" w:rsidRDefault="000D7D05" w:rsidP="000D7D05">
            <w:pPr>
              <w:tabs>
                <w:tab w:val="left" w:pos="6525"/>
              </w:tabs>
              <w:rPr>
                <w:color w:val="000000" w:themeColor="text1"/>
                <w:sz w:val="24"/>
                <w:szCs w:val="24"/>
              </w:rPr>
            </w:pPr>
            <w:r w:rsidRPr="00D736C0">
              <w:rPr>
                <w:rFonts w:ascii="Times New Roman" w:hAnsi="Times New Roman" w:cs="Times New Roman"/>
                <w:sz w:val="28"/>
                <w:szCs w:val="28"/>
              </w:rPr>
              <w:t>Положения о порядке проведения медосмотров работников ДОУ</w:t>
            </w:r>
          </w:p>
        </w:tc>
      </w:tr>
      <w:tr w:rsidR="000D7D05" w:rsidRPr="00D77AD4" w14:paraId="77FC79D4" w14:textId="77777777" w:rsidTr="002851F2">
        <w:tc>
          <w:tcPr>
            <w:tcW w:w="1282" w:type="dxa"/>
            <w:gridSpan w:val="2"/>
          </w:tcPr>
          <w:p w14:paraId="6D15A2CE" w14:textId="77777777" w:rsidR="000D7D05" w:rsidRPr="00507B2B" w:rsidRDefault="000D7D05" w:rsidP="000D7D05">
            <w:pPr>
              <w:pStyle w:val="a8"/>
              <w:numPr>
                <w:ilvl w:val="0"/>
                <w:numId w:val="15"/>
              </w:numPr>
              <w:tabs>
                <w:tab w:val="left" w:pos="6525"/>
              </w:tabs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291" w:type="dxa"/>
            <w:gridSpan w:val="4"/>
          </w:tcPr>
          <w:p w14:paraId="7213ADB9" w14:textId="78737128" w:rsidR="000D7D05" w:rsidRPr="00507B2B" w:rsidRDefault="000D7D05" w:rsidP="000D7D05">
            <w:pPr>
              <w:tabs>
                <w:tab w:val="left" w:pos="6525"/>
              </w:tabs>
              <w:rPr>
                <w:color w:val="000000" w:themeColor="text1"/>
                <w:sz w:val="24"/>
                <w:szCs w:val="24"/>
              </w:rPr>
            </w:pPr>
            <w:r w:rsidRPr="00D736C0">
              <w:rPr>
                <w:rFonts w:ascii="Times New Roman" w:eastAsia="Calibri" w:hAnsi="Times New Roman" w:cs="Times New Roman"/>
                <w:sz w:val="28"/>
                <w:szCs w:val="28"/>
              </w:rPr>
              <w:t>Положение об организации работ по охране труда</w:t>
            </w:r>
          </w:p>
        </w:tc>
      </w:tr>
      <w:tr w:rsidR="000D7D05" w:rsidRPr="00D77AD4" w14:paraId="3AFEFA2A" w14:textId="77777777" w:rsidTr="002851F2">
        <w:tc>
          <w:tcPr>
            <w:tcW w:w="1282" w:type="dxa"/>
            <w:gridSpan w:val="2"/>
          </w:tcPr>
          <w:p w14:paraId="6243CC58" w14:textId="77777777" w:rsidR="000D7D05" w:rsidRPr="00507B2B" w:rsidRDefault="000D7D05" w:rsidP="000D7D05">
            <w:pPr>
              <w:pStyle w:val="a8"/>
              <w:numPr>
                <w:ilvl w:val="0"/>
                <w:numId w:val="15"/>
              </w:numPr>
              <w:tabs>
                <w:tab w:val="left" w:pos="6525"/>
              </w:tabs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291" w:type="dxa"/>
            <w:gridSpan w:val="4"/>
          </w:tcPr>
          <w:p w14:paraId="5E032DC0" w14:textId="7FC906EF" w:rsidR="000D7D05" w:rsidRPr="00507B2B" w:rsidRDefault="000D7D05" w:rsidP="000D7D05">
            <w:pPr>
              <w:tabs>
                <w:tab w:val="left" w:pos="6525"/>
              </w:tabs>
              <w:rPr>
                <w:color w:val="000000" w:themeColor="text1"/>
                <w:sz w:val="24"/>
                <w:szCs w:val="24"/>
              </w:rPr>
            </w:pPr>
            <w:r w:rsidRPr="00D736C0">
              <w:rPr>
                <w:rFonts w:ascii="Times New Roman" w:eastAsia="Times New Roman" w:hAnsi="Times New Roman" w:cs="Times New Roman"/>
                <w:sz w:val="28"/>
                <w:szCs w:val="28"/>
              </w:rPr>
              <w:t>Положение о разработке, учете и выдаче инструкций по охране труда</w:t>
            </w:r>
          </w:p>
        </w:tc>
      </w:tr>
      <w:tr w:rsidR="000D7D05" w:rsidRPr="00D77AD4" w14:paraId="79713338" w14:textId="77777777" w:rsidTr="002851F2">
        <w:tc>
          <w:tcPr>
            <w:tcW w:w="1282" w:type="dxa"/>
            <w:gridSpan w:val="2"/>
          </w:tcPr>
          <w:p w14:paraId="270B630A" w14:textId="77777777" w:rsidR="000D7D05" w:rsidRPr="00507B2B" w:rsidRDefault="000D7D05" w:rsidP="000D7D05">
            <w:pPr>
              <w:pStyle w:val="a8"/>
              <w:numPr>
                <w:ilvl w:val="0"/>
                <w:numId w:val="15"/>
              </w:numPr>
              <w:tabs>
                <w:tab w:val="left" w:pos="6525"/>
              </w:tabs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291" w:type="dxa"/>
            <w:gridSpan w:val="4"/>
          </w:tcPr>
          <w:p w14:paraId="7AE334E5" w14:textId="5E1C0552" w:rsidR="000D7D05" w:rsidRPr="00507B2B" w:rsidRDefault="000D7D05" w:rsidP="000D7D05">
            <w:pPr>
              <w:tabs>
                <w:tab w:val="left" w:pos="6525"/>
              </w:tabs>
              <w:rPr>
                <w:color w:val="000000" w:themeColor="text1"/>
                <w:sz w:val="24"/>
                <w:szCs w:val="24"/>
              </w:rPr>
            </w:pPr>
            <w:r w:rsidRPr="00D736C0">
              <w:rPr>
                <w:rFonts w:ascii="Times New Roman" w:hAnsi="Times New Roman" w:cs="Times New Roman"/>
                <w:sz w:val="28"/>
                <w:szCs w:val="28"/>
              </w:rPr>
              <w:t xml:space="preserve">Положение </w:t>
            </w:r>
            <w:r w:rsidRPr="00D736C0">
              <w:rPr>
                <w:rFonts w:ascii="Times New Roman" w:eastAsia="Times New Roman" w:hAnsi="Times New Roman" w:cs="Times New Roman"/>
                <w:sz w:val="28"/>
                <w:szCs w:val="28"/>
              </w:rPr>
              <w:t>о комиссии (комитете) по охране труда</w:t>
            </w:r>
          </w:p>
        </w:tc>
      </w:tr>
      <w:tr w:rsidR="000D7D05" w:rsidRPr="00D77AD4" w14:paraId="6CEE4490" w14:textId="77777777" w:rsidTr="002851F2">
        <w:tc>
          <w:tcPr>
            <w:tcW w:w="1282" w:type="dxa"/>
            <w:gridSpan w:val="2"/>
          </w:tcPr>
          <w:p w14:paraId="5FA3995B" w14:textId="77777777" w:rsidR="000D7D05" w:rsidRPr="00507B2B" w:rsidRDefault="000D7D05" w:rsidP="000D7D05">
            <w:pPr>
              <w:pStyle w:val="a8"/>
              <w:numPr>
                <w:ilvl w:val="0"/>
                <w:numId w:val="15"/>
              </w:numPr>
              <w:tabs>
                <w:tab w:val="left" w:pos="6525"/>
              </w:tabs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291" w:type="dxa"/>
            <w:gridSpan w:val="4"/>
          </w:tcPr>
          <w:p w14:paraId="223F2EAC" w14:textId="7404F66C" w:rsidR="000D7D05" w:rsidRPr="00507B2B" w:rsidRDefault="000D7D05" w:rsidP="000D7D05">
            <w:pPr>
              <w:tabs>
                <w:tab w:val="left" w:pos="6525"/>
              </w:tabs>
              <w:rPr>
                <w:color w:val="000000" w:themeColor="text1"/>
                <w:sz w:val="24"/>
                <w:szCs w:val="24"/>
              </w:rPr>
            </w:pPr>
            <w:r w:rsidRPr="00D736C0">
              <w:rPr>
                <w:rFonts w:ascii="Times New Roman" w:hAnsi="Times New Roman" w:cs="Times New Roman"/>
                <w:sz w:val="28"/>
                <w:szCs w:val="28"/>
              </w:rPr>
              <w:t xml:space="preserve">Положение </w:t>
            </w:r>
            <w:r w:rsidRPr="00D736C0">
              <w:rPr>
                <w:rFonts w:ascii="Times New Roman" w:eastAsia="Times New Roman" w:hAnsi="Times New Roman" w:cs="Times New Roman"/>
                <w:sz w:val="28"/>
                <w:szCs w:val="28"/>
              </w:rPr>
              <w:t>о порядке проведения инструктажей по охране труда с работниками ДОУ</w:t>
            </w:r>
          </w:p>
        </w:tc>
      </w:tr>
      <w:tr w:rsidR="000D7D05" w:rsidRPr="00D77AD4" w14:paraId="3DA3516A" w14:textId="77777777" w:rsidTr="002851F2">
        <w:tc>
          <w:tcPr>
            <w:tcW w:w="1282" w:type="dxa"/>
            <w:gridSpan w:val="2"/>
          </w:tcPr>
          <w:p w14:paraId="707C2A03" w14:textId="77777777" w:rsidR="000D7D05" w:rsidRPr="00507B2B" w:rsidRDefault="000D7D05" w:rsidP="000D7D05">
            <w:pPr>
              <w:pStyle w:val="a8"/>
              <w:numPr>
                <w:ilvl w:val="0"/>
                <w:numId w:val="15"/>
              </w:numPr>
              <w:tabs>
                <w:tab w:val="left" w:pos="6525"/>
              </w:tabs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291" w:type="dxa"/>
            <w:gridSpan w:val="4"/>
          </w:tcPr>
          <w:p w14:paraId="6664A1E2" w14:textId="7D6E930E" w:rsidR="000D7D05" w:rsidRPr="00507B2B" w:rsidRDefault="000D7D05" w:rsidP="000D7D05">
            <w:pPr>
              <w:tabs>
                <w:tab w:val="left" w:pos="6525"/>
              </w:tabs>
              <w:rPr>
                <w:color w:val="000000" w:themeColor="text1"/>
                <w:sz w:val="24"/>
                <w:szCs w:val="24"/>
              </w:rPr>
            </w:pPr>
            <w:r w:rsidRPr="00D736C0">
              <w:rPr>
                <w:rFonts w:ascii="Times New Roman" w:hAnsi="Times New Roman" w:cs="Times New Roman"/>
                <w:sz w:val="28"/>
                <w:szCs w:val="28"/>
              </w:rPr>
              <w:t>Положение о порядке проведения инструктажей с воспитанниками ДОУ</w:t>
            </w:r>
          </w:p>
        </w:tc>
      </w:tr>
      <w:tr w:rsidR="000D7D05" w:rsidRPr="00D77AD4" w14:paraId="339CF418" w14:textId="77777777" w:rsidTr="002851F2">
        <w:tc>
          <w:tcPr>
            <w:tcW w:w="1282" w:type="dxa"/>
            <w:gridSpan w:val="2"/>
          </w:tcPr>
          <w:p w14:paraId="1B49D092" w14:textId="77777777" w:rsidR="000D7D05" w:rsidRPr="00507B2B" w:rsidRDefault="000D7D05" w:rsidP="000D7D05">
            <w:pPr>
              <w:pStyle w:val="a8"/>
              <w:numPr>
                <w:ilvl w:val="0"/>
                <w:numId w:val="15"/>
              </w:numPr>
              <w:tabs>
                <w:tab w:val="left" w:pos="6525"/>
              </w:tabs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291" w:type="dxa"/>
            <w:gridSpan w:val="4"/>
          </w:tcPr>
          <w:p w14:paraId="79D320C4" w14:textId="160C69D0" w:rsidR="000D7D05" w:rsidRPr="00507B2B" w:rsidRDefault="000D7D05" w:rsidP="000D7D05">
            <w:pPr>
              <w:tabs>
                <w:tab w:val="left" w:pos="6525"/>
              </w:tabs>
              <w:rPr>
                <w:color w:val="000000" w:themeColor="text1"/>
                <w:sz w:val="24"/>
                <w:szCs w:val="24"/>
              </w:rPr>
            </w:pPr>
            <w:r w:rsidRPr="00D736C0">
              <w:rPr>
                <w:rFonts w:ascii="Times New Roman" w:hAnsi="Times New Roman" w:cs="Times New Roman"/>
                <w:sz w:val="28"/>
                <w:szCs w:val="28"/>
              </w:rPr>
              <w:t xml:space="preserve">Положение </w:t>
            </w:r>
            <w:r w:rsidRPr="00D736C0">
              <w:rPr>
                <w:rFonts w:ascii="Times New Roman" w:eastAsia="Times New Roman" w:hAnsi="Times New Roman" w:cs="Times New Roman"/>
                <w:sz w:val="28"/>
                <w:szCs w:val="28"/>
              </w:rPr>
              <w:t>о системе управления профессиональными рисками</w:t>
            </w:r>
          </w:p>
        </w:tc>
      </w:tr>
      <w:tr w:rsidR="000D7D05" w:rsidRPr="00D77AD4" w14:paraId="6CB13DF7" w14:textId="77777777" w:rsidTr="002851F2">
        <w:tc>
          <w:tcPr>
            <w:tcW w:w="1282" w:type="dxa"/>
            <w:gridSpan w:val="2"/>
          </w:tcPr>
          <w:p w14:paraId="43013DCB" w14:textId="77777777" w:rsidR="000D7D05" w:rsidRPr="00507B2B" w:rsidRDefault="000D7D05" w:rsidP="000D7D05">
            <w:pPr>
              <w:pStyle w:val="a8"/>
              <w:numPr>
                <w:ilvl w:val="0"/>
                <w:numId w:val="15"/>
              </w:numPr>
              <w:tabs>
                <w:tab w:val="left" w:pos="6525"/>
              </w:tabs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291" w:type="dxa"/>
            <w:gridSpan w:val="4"/>
          </w:tcPr>
          <w:p w14:paraId="21AC5E7A" w14:textId="75440F6D" w:rsidR="000D7D05" w:rsidRPr="00507B2B" w:rsidRDefault="000D7D05" w:rsidP="000D7D05">
            <w:pPr>
              <w:tabs>
                <w:tab w:val="left" w:pos="6525"/>
              </w:tabs>
              <w:rPr>
                <w:color w:val="000000" w:themeColor="text1"/>
                <w:sz w:val="24"/>
                <w:szCs w:val="24"/>
              </w:rPr>
            </w:pPr>
            <w:r w:rsidRPr="00D736C0">
              <w:rPr>
                <w:rFonts w:ascii="Times New Roman" w:eastAsia="Times New Roman" w:hAnsi="Times New Roman" w:cs="Times New Roman"/>
                <w:sz w:val="28"/>
                <w:szCs w:val="28"/>
              </w:rPr>
              <w:t>Положение о порядке проведения специальной оценки условий труда в ДОУ</w:t>
            </w:r>
          </w:p>
        </w:tc>
      </w:tr>
      <w:tr w:rsidR="000D7D05" w:rsidRPr="00D77AD4" w14:paraId="59C6CD5C" w14:textId="77777777" w:rsidTr="002851F2">
        <w:tc>
          <w:tcPr>
            <w:tcW w:w="1282" w:type="dxa"/>
            <w:gridSpan w:val="2"/>
          </w:tcPr>
          <w:p w14:paraId="01C42ADE" w14:textId="77777777" w:rsidR="000D7D05" w:rsidRPr="00507B2B" w:rsidRDefault="000D7D05" w:rsidP="000D7D05">
            <w:pPr>
              <w:pStyle w:val="a8"/>
              <w:numPr>
                <w:ilvl w:val="0"/>
                <w:numId w:val="15"/>
              </w:numPr>
              <w:tabs>
                <w:tab w:val="left" w:pos="6525"/>
              </w:tabs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291" w:type="dxa"/>
            <w:gridSpan w:val="4"/>
          </w:tcPr>
          <w:p w14:paraId="5DAD3B3F" w14:textId="4F10B1A6" w:rsidR="000D7D05" w:rsidRPr="00507B2B" w:rsidRDefault="000D7D05" w:rsidP="000D7D05">
            <w:pPr>
              <w:tabs>
                <w:tab w:val="left" w:pos="6525"/>
              </w:tabs>
              <w:rPr>
                <w:color w:val="000000" w:themeColor="text1"/>
                <w:sz w:val="24"/>
                <w:szCs w:val="24"/>
              </w:rPr>
            </w:pPr>
            <w:r w:rsidRPr="00D736C0">
              <w:rPr>
                <w:rFonts w:ascii="Times New Roman" w:hAnsi="Times New Roman" w:cs="Times New Roman"/>
                <w:sz w:val="28"/>
                <w:szCs w:val="28"/>
              </w:rPr>
              <w:t xml:space="preserve">Положение </w:t>
            </w:r>
            <w:r w:rsidRPr="00D736C0">
              <w:rPr>
                <w:rFonts w:ascii="Times New Roman" w:eastAsia="Times New Roman" w:hAnsi="Times New Roman" w:cs="Times New Roman"/>
                <w:sz w:val="28"/>
                <w:szCs w:val="28"/>
              </w:rPr>
              <w:t>о системе управления охраной труда (СУОТ) в ДОУ</w:t>
            </w:r>
          </w:p>
        </w:tc>
      </w:tr>
      <w:tr w:rsidR="000D7D05" w:rsidRPr="00D77AD4" w14:paraId="6B5679C8" w14:textId="77777777" w:rsidTr="002851F2">
        <w:tc>
          <w:tcPr>
            <w:tcW w:w="1282" w:type="dxa"/>
            <w:gridSpan w:val="2"/>
          </w:tcPr>
          <w:p w14:paraId="26326D9E" w14:textId="77777777" w:rsidR="000D7D05" w:rsidRPr="00507B2B" w:rsidRDefault="000D7D05" w:rsidP="000D7D05">
            <w:pPr>
              <w:pStyle w:val="a8"/>
              <w:numPr>
                <w:ilvl w:val="0"/>
                <w:numId w:val="15"/>
              </w:numPr>
              <w:tabs>
                <w:tab w:val="left" w:pos="6525"/>
              </w:tabs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291" w:type="dxa"/>
            <w:gridSpan w:val="4"/>
          </w:tcPr>
          <w:p w14:paraId="77A40B68" w14:textId="4E7BFA41" w:rsidR="000D7D05" w:rsidRPr="00507B2B" w:rsidRDefault="000D7D05" w:rsidP="000D7D05">
            <w:pPr>
              <w:tabs>
                <w:tab w:val="left" w:pos="6525"/>
              </w:tabs>
              <w:rPr>
                <w:color w:val="000000" w:themeColor="text1"/>
                <w:sz w:val="24"/>
                <w:szCs w:val="24"/>
              </w:rPr>
            </w:pPr>
            <w:r w:rsidRPr="00D736C0">
              <w:rPr>
                <w:rFonts w:ascii="Times New Roman" w:hAnsi="Times New Roman" w:cs="Times New Roman"/>
                <w:sz w:val="28"/>
                <w:szCs w:val="28"/>
              </w:rPr>
              <w:t>Положение о проведении стажировки по охране труда на рабочем месте в детском саду</w:t>
            </w:r>
          </w:p>
        </w:tc>
      </w:tr>
      <w:tr w:rsidR="000D7D05" w:rsidRPr="00D77AD4" w14:paraId="7A65478F" w14:textId="77777777" w:rsidTr="002851F2">
        <w:tc>
          <w:tcPr>
            <w:tcW w:w="1282" w:type="dxa"/>
            <w:gridSpan w:val="2"/>
          </w:tcPr>
          <w:p w14:paraId="3646714C" w14:textId="77777777" w:rsidR="000D7D05" w:rsidRPr="00507B2B" w:rsidRDefault="000D7D05" w:rsidP="000D7D05">
            <w:pPr>
              <w:pStyle w:val="a8"/>
              <w:numPr>
                <w:ilvl w:val="0"/>
                <w:numId w:val="15"/>
              </w:numPr>
              <w:tabs>
                <w:tab w:val="left" w:pos="6525"/>
              </w:tabs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291" w:type="dxa"/>
            <w:gridSpan w:val="4"/>
          </w:tcPr>
          <w:p w14:paraId="47754F05" w14:textId="053C7E5C" w:rsidR="000D7D05" w:rsidRPr="00507B2B" w:rsidRDefault="000D7D05" w:rsidP="000D7D05">
            <w:pPr>
              <w:tabs>
                <w:tab w:val="left" w:pos="6525"/>
              </w:tabs>
              <w:rPr>
                <w:color w:val="000000" w:themeColor="text1"/>
                <w:sz w:val="24"/>
                <w:szCs w:val="24"/>
              </w:rPr>
            </w:pPr>
            <w:r w:rsidRPr="00D736C0">
              <w:rPr>
                <w:rFonts w:ascii="Times New Roman" w:hAnsi="Times New Roman" w:cs="Times New Roman"/>
                <w:sz w:val="28"/>
                <w:szCs w:val="28"/>
              </w:rPr>
              <w:t xml:space="preserve">Положение </w:t>
            </w:r>
            <w:r w:rsidRPr="00D736C0">
              <w:rPr>
                <w:rFonts w:ascii="Times New Roman" w:eastAsia="Times New Roman" w:hAnsi="Times New Roman" w:cs="Times New Roman"/>
                <w:sz w:val="28"/>
                <w:szCs w:val="28"/>
              </w:rPr>
              <w:t>об учете и расследовании микротравм (микроповреждений) в детском саду</w:t>
            </w:r>
          </w:p>
        </w:tc>
      </w:tr>
      <w:tr w:rsidR="000D7D05" w:rsidRPr="00D77AD4" w14:paraId="540B44EC" w14:textId="77777777" w:rsidTr="002851F2">
        <w:tc>
          <w:tcPr>
            <w:tcW w:w="1282" w:type="dxa"/>
            <w:gridSpan w:val="2"/>
          </w:tcPr>
          <w:p w14:paraId="77332B5A" w14:textId="77777777" w:rsidR="000D7D05" w:rsidRPr="00507B2B" w:rsidRDefault="000D7D05" w:rsidP="000D7D05">
            <w:pPr>
              <w:pStyle w:val="a8"/>
              <w:numPr>
                <w:ilvl w:val="0"/>
                <w:numId w:val="15"/>
              </w:numPr>
              <w:tabs>
                <w:tab w:val="left" w:pos="6525"/>
              </w:tabs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291" w:type="dxa"/>
            <w:gridSpan w:val="4"/>
          </w:tcPr>
          <w:p w14:paraId="011314A2" w14:textId="3A67ADFA" w:rsidR="000D7D05" w:rsidRPr="00507B2B" w:rsidRDefault="000D7D05" w:rsidP="000D7D05">
            <w:pPr>
              <w:tabs>
                <w:tab w:val="left" w:pos="6525"/>
              </w:tabs>
              <w:rPr>
                <w:color w:val="000000" w:themeColor="text1"/>
                <w:sz w:val="24"/>
                <w:szCs w:val="24"/>
              </w:rPr>
            </w:pPr>
            <w:r w:rsidRPr="00D736C0">
              <w:rPr>
                <w:rFonts w:ascii="Times New Roman" w:hAnsi="Times New Roman" w:cs="Times New Roman"/>
                <w:sz w:val="28"/>
                <w:szCs w:val="28"/>
              </w:rPr>
              <w:t>Положение об административно-общественном контроле по охране труда</w:t>
            </w:r>
          </w:p>
        </w:tc>
      </w:tr>
      <w:tr w:rsidR="000D7D05" w:rsidRPr="00D77AD4" w14:paraId="4C30571B" w14:textId="77777777" w:rsidTr="002851F2">
        <w:tc>
          <w:tcPr>
            <w:tcW w:w="1282" w:type="dxa"/>
            <w:gridSpan w:val="2"/>
          </w:tcPr>
          <w:p w14:paraId="5887CA6E" w14:textId="77777777" w:rsidR="000D7D05" w:rsidRPr="00507B2B" w:rsidRDefault="000D7D05" w:rsidP="000D7D05">
            <w:pPr>
              <w:pStyle w:val="a8"/>
              <w:numPr>
                <w:ilvl w:val="0"/>
                <w:numId w:val="15"/>
              </w:numPr>
              <w:tabs>
                <w:tab w:val="left" w:pos="6525"/>
              </w:tabs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291" w:type="dxa"/>
            <w:gridSpan w:val="4"/>
          </w:tcPr>
          <w:p w14:paraId="6C6DD279" w14:textId="368A264A" w:rsidR="000D7D05" w:rsidRPr="00507B2B" w:rsidRDefault="000D7D05" w:rsidP="000D7D05">
            <w:pPr>
              <w:tabs>
                <w:tab w:val="left" w:pos="6525"/>
              </w:tabs>
              <w:rPr>
                <w:color w:val="000000" w:themeColor="text1"/>
                <w:sz w:val="24"/>
                <w:szCs w:val="24"/>
              </w:rPr>
            </w:pPr>
            <w:r w:rsidRPr="00D736C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Положение о порядке обеспечения работников специальной одеждой, специальной обувью и другими средствами индивидуальной </w:t>
            </w:r>
            <w:proofErr w:type="gramStart"/>
            <w:r w:rsidRPr="00D736C0">
              <w:rPr>
                <w:rFonts w:ascii="Times New Roman" w:eastAsia="Calibri" w:hAnsi="Times New Roman" w:cs="Times New Roman"/>
                <w:sz w:val="28"/>
                <w:szCs w:val="28"/>
              </w:rPr>
              <w:t>защиты  (</w:t>
            </w:r>
            <w:proofErr w:type="gramEnd"/>
            <w:r w:rsidRPr="00D736C0">
              <w:rPr>
                <w:rFonts w:ascii="Times New Roman" w:eastAsia="Calibri" w:hAnsi="Times New Roman" w:cs="Times New Roman"/>
                <w:sz w:val="28"/>
                <w:szCs w:val="28"/>
              </w:rPr>
              <w:t>СИЗ);</w:t>
            </w:r>
          </w:p>
        </w:tc>
      </w:tr>
      <w:tr w:rsidR="000D7D05" w:rsidRPr="00D77AD4" w14:paraId="45B890DE" w14:textId="77777777" w:rsidTr="002851F2">
        <w:tc>
          <w:tcPr>
            <w:tcW w:w="1282" w:type="dxa"/>
            <w:gridSpan w:val="2"/>
          </w:tcPr>
          <w:p w14:paraId="2CCE69F6" w14:textId="77777777" w:rsidR="000D7D05" w:rsidRPr="00507B2B" w:rsidRDefault="000D7D05" w:rsidP="000D7D05">
            <w:pPr>
              <w:pStyle w:val="a8"/>
              <w:numPr>
                <w:ilvl w:val="0"/>
                <w:numId w:val="15"/>
              </w:numPr>
              <w:tabs>
                <w:tab w:val="left" w:pos="6525"/>
              </w:tabs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291" w:type="dxa"/>
            <w:gridSpan w:val="4"/>
          </w:tcPr>
          <w:p w14:paraId="05C3DB16" w14:textId="6CEBBB59" w:rsidR="000D7D05" w:rsidRPr="00507B2B" w:rsidRDefault="000D7D05" w:rsidP="000D7D05">
            <w:pPr>
              <w:tabs>
                <w:tab w:val="left" w:pos="6525"/>
              </w:tabs>
              <w:rPr>
                <w:color w:val="000000" w:themeColor="text1"/>
                <w:sz w:val="24"/>
                <w:szCs w:val="24"/>
              </w:rPr>
            </w:pPr>
            <w:r w:rsidRPr="00D736C0">
              <w:rPr>
                <w:rFonts w:ascii="Times New Roman" w:eastAsia="Calibri" w:hAnsi="Times New Roman" w:cs="Times New Roman"/>
                <w:sz w:val="28"/>
                <w:szCs w:val="28"/>
              </w:rPr>
              <w:t>Положение   о порядке обучения и проверки знаний по охране труда</w:t>
            </w:r>
            <w:r w:rsidRPr="00D736C0">
              <w:rPr>
                <w:rFonts w:ascii="Times New Roman" w:eastAsia="Arial Unicode MS" w:hAnsi="Times New Roman" w:cs="Times New Roman"/>
                <w:sz w:val="28"/>
                <w:szCs w:val="28"/>
                <w:lang w:bidi="ru-RU"/>
              </w:rPr>
              <w:t xml:space="preserve"> работников ДОУ</w:t>
            </w:r>
          </w:p>
        </w:tc>
      </w:tr>
      <w:tr w:rsidR="000D7D05" w:rsidRPr="00D77AD4" w14:paraId="35D8C8AB" w14:textId="77777777" w:rsidTr="002851F2">
        <w:tc>
          <w:tcPr>
            <w:tcW w:w="1282" w:type="dxa"/>
            <w:gridSpan w:val="2"/>
          </w:tcPr>
          <w:p w14:paraId="17E78679" w14:textId="77777777" w:rsidR="000D7D05" w:rsidRPr="00507B2B" w:rsidRDefault="000D7D05" w:rsidP="000D7D05">
            <w:pPr>
              <w:pStyle w:val="a8"/>
              <w:numPr>
                <w:ilvl w:val="0"/>
                <w:numId w:val="15"/>
              </w:numPr>
              <w:tabs>
                <w:tab w:val="left" w:pos="6525"/>
              </w:tabs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291" w:type="dxa"/>
            <w:gridSpan w:val="4"/>
          </w:tcPr>
          <w:p w14:paraId="281E84C9" w14:textId="2A7F36B3" w:rsidR="000D7D05" w:rsidRPr="00507B2B" w:rsidRDefault="000D7D05" w:rsidP="000D7D05">
            <w:pPr>
              <w:tabs>
                <w:tab w:val="left" w:pos="6525"/>
              </w:tabs>
              <w:rPr>
                <w:color w:val="000000" w:themeColor="text1"/>
                <w:sz w:val="24"/>
                <w:szCs w:val="24"/>
              </w:rPr>
            </w:pPr>
            <w:r w:rsidRPr="00D736C0">
              <w:rPr>
                <w:rFonts w:ascii="Times New Roman" w:hAnsi="Times New Roman" w:cs="Times New Roman"/>
                <w:sz w:val="28"/>
                <w:szCs w:val="28"/>
              </w:rPr>
              <w:t xml:space="preserve">Положение </w:t>
            </w:r>
            <w:r w:rsidRPr="00D736C0">
              <w:rPr>
                <w:rFonts w:ascii="Times New Roman" w:eastAsia="Times New Roman" w:hAnsi="Times New Roman" w:cs="Times New Roman"/>
                <w:sz w:val="28"/>
                <w:szCs w:val="28"/>
              </w:rPr>
              <w:t>о порядке обучения по охране труда и проверки знания требований охраны труда</w:t>
            </w:r>
          </w:p>
        </w:tc>
      </w:tr>
      <w:tr w:rsidR="000D7D05" w:rsidRPr="00D77AD4" w14:paraId="4D2AB39C" w14:textId="77777777" w:rsidTr="002851F2">
        <w:tc>
          <w:tcPr>
            <w:tcW w:w="1282" w:type="dxa"/>
            <w:gridSpan w:val="2"/>
          </w:tcPr>
          <w:p w14:paraId="294CD528" w14:textId="77777777" w:rsidR="000D7D05" w:rsidRPr="00507B2B" w:rsidRDefault="000D7D05" w:rsidP="000D7D05">
            <w:pPr>
              <w:pStyle w:val="a8"/>
              <w:numPr>
                <w:ilvl w:val="0"/>
                <w:numId w:val="15"/>
              </w:numPr>
              <w:tabs>
                <w:tab w:val="left" w:pos="6525"/>
              </w:tabs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291" w:type="dxa"/>
            <w:gridSpan w:val="4"/>
          </w:tcPr>
          <w:p w14:paraId="039A2FDC" w14:textId="6D62441F" w:rsidR="000D7D05" w:rsidRPr="00507B2B" w:rsidRDefault="000D7D05" w:rsidP="000D7D05">
            <w:pPr>
              <w:tabs>
                <w:tab w:val="left" w:pos="6525"/>
              </w:tabs>
              <w:rPr>
                <w:color w:val="000000" w:themeColor="text1"/>
                <w:sz w:val="24"/>
                <w:szCs w:val="24"/>
              </w:rPr>
            </w:pPr>
            <w:r w:rsidRPr="00D736C0">
              <w:rPr>
                <w:rFonts w:ascii="Times New Roman" w:hAnsi="Times New Roman" w:cs="Times New Roman"/>
                <w:sz w:val="28"/>
                <w:szCs w:val="28"/>
              </w:rPr>
              <w:t xml:space="preserve">Положение </w:t>
            </w:r>
            <w:r w:rsidRPr="00D736C0">
              <w:rPr>
                <w:rFonts w:ascii="Times New Roman" w:eastAsia="Times New Roman" w:hAnsi="Times New Roman" w:cs="Times New Roman"/>
                <w:sz w:val="28"/>
                <w:szCs w:val="28"/>
              </w:rPr>
              <w:t>о трехступенчатом административно-общественном контроле по охране труда в ДОУ</w:t>
            </w:r>
          </w:p>
        </w:tc>
      </w:tr>
      <w:tr w:rsidR="000D7D05" w:rsidRPr="00D77AD4" w14:paraId="48AA84A8" w14:textId="77777777" w:rsidTr="002851F2">
        <w:tc>
          <w:tcPr>
            <w:tcW w:w="1282" w:type="dxa"/>
            <w:gridSpan w:val="2"/>
          </w:tcPr>
          <w:p w14:paraId="3824D200" w14:textId="77777777" w:rsidR="000D7D05" w:rsidRPr="00507B2B" w:rsidRDefault="000D7D05" w:rsidP="000D7D05">
            <w:pPr>
              <w:pStyle w:val="a8"/>
              <w:tabs>
                <w:tab w:val="left" w:pos="6525"/>
              </w:tabs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291" w:type="dxa"/>
            <w:gridSpan w:val="4"/>
          </w:tcPr>
          <w:p w14:paraId="77992197" w14:textId="77777777" w:rsidR="000D7D05" w:rsidRPr="00507B2B" w:rsidRDefault="000D7D05" w:rsidP="000D7D05">
            <w:pPr>
              <w:tabs>
                <w:tab w:val="left" w:pos="6525"/>
              </w:tabs>
              <w:rPr>
                <w:color w:val="000000" w:themeColor="text1"/>
                <w:sz w:val="24"/>
                <w:szCs w:val="24"/>
              </w:rPr>
            </w:pPr>
          </w:p>
        </w:tc>
      </w:tr>
      <w:tr w:rsidR="000D7D05" w:rsidRPr="00D77AD4" w14:paraId="5419EA55" w14:textId="77777777" w:rsidTr="002851F2">
        <w:tc>
          <w:tcPr>
            <w:tcW w:w="1282" w:type="dxa"/>
            <w:gridSpan w:val="2"/>
          </w:tcPr>
          <w:p w14:paraId="43C45E1E" w14:textId="77777777" w:rsidR="000D7D05" w:rsidRPr="00507B2B" w:rsidRDefault="000D7D05" w:rsidP="000D7D05">
            <w:pPr>
              <w:pStyle w:val="a8"/>
              <w:tabs>
                <w:tab w:val="left" w:pos="6525"/>
              </w:tabs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291" w:type="dxa"/>
            <w:gridSpan w:val="4"/>
          </w:tcPr>
          <w:p w14:paraId="5F5B7EBC" w14:textId="77777777" w:rsidR="000D7D05" w:rsidRPr="00507B2B" w:rsidRDefault="000D7D05" w:rsidP="000D7D05">
            <w:pPr>
              <w:tabs>
                <w:tab w:val="left" w:pos="6525"/>
              </w:tabs>
              <w:rPr>
                <w:color w:val="000000" w:themeColor="text1"/>
                <w:sz w:val="24"/>
                <w:szCs w:val="24"/>
              </w:rPr>
            </w:pPr>
          </w:p>
        </w:tc>
      </w:tr>
      <w:tr w:rsidR="000D7D05" w:rsidRPr="00D77AD4" w14:paraId="6BC08D9B" w14:textId="77777777" w:rsidTr="002851F2">
        <w:tc>
          <w:tcPr>
            <w:tcW w:w="1282" w:type="dxa"/>
            <w:gridSpan w:val="2"/>
          </w:tcPr>
          <w:p w14:paraId="1B66E886" w14:textId="77777777" w:rsidR="000D7D05" w:rsidRPr="00507B2B" w:rsidRDefault="000D7D05" w:rsidP="000D7D05">
            <w:pPr>
              <w:pStyle w:val="a8"/>
              <w:tabs>
                <w:tab w:val="left" w:pos="6525"/>
              </w:tabs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291" w:type="dxa"/>
            <w:gridSpan w:val="4"/>
          </w:tcPr>
          <w:p w14:paraId="55F32433" w14:textId="77777777" w:rsidR="000D7D05" w:rsidRPr="00507B2B" w:rsidRDefault="000D7D05" w:rsidP="000D7D05">
            <w:pPr>
              <w:tabs>
                <w:tab w:val="left" w:pos="6525"/>
              </w:tabs>
              <w:rPr>
                <w:color w:val="000000" w:themeColor="text1"/>
                <w:sz w:val="24"/>
                <w:szCs w:val="24"/>
              </w:rPr>
            </w:pPr>
          </w:p>
        </w:tc>
      </w:tr>
      <w:tr w:rsidR="000D7D05" w:rsidRPr="00D77AD4" w14:paraId="60280CEB" w14:textId="77777777" w:rsidTr="002851F2">
        <w:tc>
          <w:tcPr>
            <w:tcW w:w="1282" w:type="dxa"/>
            <w:gridSpan w:val="2"/>
          </w:tcPr>
          <w:p w14:paraId="7ABCC42F" w14:textId="76E30468" w:rsidR="000D7D05" w:rsidRPr="00507B2B" w:rsidRDefault="000D7D05" w:rsidP="000D7D05">
            <w:pPr>
              <w:tabs>
                <w:tab w:val="left" w:pos="6525"/>
              </w:tabs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291" w:type="dxa"/>
            <w:gridSpan w:val="4"/>
          </w:tcPr>
          <w:p w14:paraId="36BF3384" w14:textId="637A2346" w:rsidR="000D7D05" w:rsidRPr="00490203" w:rsidRDefault="000D7D05" w:rsidP="000D7D05">
            <w:pPr>
              <w:tabs>
                <w:tab w:val="left" w:pos="6525"/>
              </w:tabs>
              <w:rPr>
                <w:color w:val="000000" w:themeColor="text1"/>
                <w:sz w:val="24"/>
                <w:szCs w:val="24"/>
              </w:rPr>
            </w:pPr>
          </w:p>
        </w:tc>
      </w:tr>
      <w:tr w:rsidR="000D7D05" w:rsidRPr="00D77AD4" w14:paraId="6F411435" w14:textId="77777777" w:rsidTr="002851F2">
        <w:tc>
          <w:tcPr>
            <w:tcW w:w="1282" w:type="dxa"/>
            <w:gridSpan w:val="2"/>
          </w:tcPr>
          <w:p w14:paraId="7B847586" w14:textId="7E2D1332" w:rsidR="000D7D05" w:rsidRPr="00507B2B" w:rsidRDefault="000D7D05" w:rsidP="000D7D05">
            <w:pPr>
              <w:tabs>
                <w:tab w:val="left" w:pos="6525"/>
              </w:tabs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291" w:type="dxa"/>
            <w:gridSpan w:val="4"/>
          </w:tcPr>
          <w:p w14:paraId="239D93F0" w14:textId="5FA83036" w:rsidR="000D7D05" w:rsidRPr="00F00A56" w:rsidRDefault="000D7D05" w:rsidP="000D7D05">
            <w:pPr>
              <w:tabs>
                <w:tab w:val="left" w:pos="6525"/>
              </w:tabs>
              <w:rPr>
                <w:color w:val="000000" w:themeColor="text1"/>
                <w:sz w:val="24"/>
                <w:szCs w:val="24"/>
              </w:rPr>
            </w:pPr>
          </w:p>
        </w:tc>
      </w:tr>
      <w:tr w:rsidR="000D7D05" w:rsidRPr="00D77AD4" w14:paraId="4F800AD0" w14:textId="77777777" w:rsidTr="002851F2">
        <w:tc>
          <w:tcPr>
            <w:tcW w:w="1282" w:type="dxa"/>
            <w:gridSpan w:val="2"/>
          </w:tcPr>
          <w:p w14:paraId="2EB13409" w14:textId="22466A77" w:rsidR="000D7D05" w:rsidRPr="00507B2B" w:rsidRDefault="000D7D05" w:rsidP="000D7D05">
            <w:pPr>
              <w:tabs>
                <w:tab w:val="left" w:pos="6525"/>
              </w:tabs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291" w:type="dxa"/>
            <w:gridSpan w:val="4"/>
          </w:tcPr>
          <w:p w14:paraId="5F25FDA2" w14:textId="524E6427" w:rsidR="000D7D05" w:rsidRPr="00F00A56" w:rsidRDefault="000D7D05" w:rsidP="000D7D05">
            <w:pPr>
              <w:tabs>
                <w:tab w:val="left" w:pos="6525"/>
              </w:tabs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0D7D05" w:rsidRPr="00D77AD4" w14:paraId="659B6719" w14:textId="77777777" w:rsidTr="002851F2">
        <w:tc>
          <w:tcPr>
            <w:tcW w:w="1282" w:type="dxa"/>
            <w:gridSpan w:val="2"/>
          </w:tcPr>
          <w:p w14:paraId="7E2BBB07" w14:textId="77777777" w:rsidR="000D7D05" w:rsidRPr="00507B2B" w:rsidRDefault="000D7D05" w:rsidP="000D7D05">
            <w:pPr>
              <w:tabs>
                <w:tab w:val="left" w:pos="6525"/>
              </w:tabs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291" w:type="dxa"/>
            <w:gridSpan w:val="4"/>
          </w:tcPr>
          <w:p w14:paraId="6EB30A34" w14:textId="6FD9C696" w:rsidR="000D7D05" w:rsidRPr="00507B2B" w:rsidRDefault="000D7D05" w:rsidP="000D7D05">
            <w:pPr>
              <w:tabs>
                <w:tab w:val="left" w:pos="6525"/>
              </w:tabs>
              <w:rPr>
                <w:color w:val="000000" w:themeColor="text1"/>
                <w:sz w:val="24"/>
                <w:szCs w:val="24"/>
              </w:rPr>
            </w:pPr>
          </w:p>
        </w:tc>
      </w:tr>
      <w:tr w:rsidR="000D7D05" w:rsidRPr="00D77AD4" w14:paraId="30A676BD" w14:textId="77777777" w:rsidTr="002851F2">
        <w:tc>
          <w:tcPr>
            <w:tcW w:w="1282" w:type="dxa"/>
            <w:gridSpan w:val="2"/>
          </w:tcPr>
          <w:p w14:paraId="15CF0DD1" w14:textId="77777777" w:rsidR="000D7D05" w:rsidRPr="00507B2B" w:rsidRDefault="000D7D05" w:rsidP="000D7D05">
            <w:pPr>
              <w:tabs>
                <w:tab w:val="left" w:pos="6525"/>
              </w:tabs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291" w:type="dxa"/>
            <w:gridSpan w:val="4"/>
          </w:tcPr>
          <w:p w14:paraId="4351B556" w14:textId="10A44C73" w:rsidR="000D7D05" w:rsidRPr="00507B2B" w:rsidRDefault="000D7D05" w:rsidP="000D7D05">
            <w:pPr>
              <w:tabs>
                <w:tab w:val="left" w:pos="6525"/>
              </w:tabs>
              <w:rPr>
                <w:color w:val="000000" w:themeColor="text1"/>
                <w:sz w:val="24"/>
                <w:szCs w:val="24"/>
              </w:rPr>
            </w:pPr>
          </w:p>
        </w:tc>
      </w:tr>
      <w:tr w:rsidR="000D7D05" w:rsidRPr="00D77AD4" w14:paraId="5DC4D344" w14:textId="77777777" w:rsidTr="002851F2">
        <w:tc>
          <w:tcPr>
            <w:tcW w:w="1282" w:type="dxa"/>
            <w:gridSpan w:val="2"/>
          </w:tcPr>
          <w:p w14:paraId="75ABE08A" w14:textId="77777777" w:rsidR="000D7D05" w:rsidRPr="00507B2B" w:rsidRDefault="000D7D05" w:rsidP="000D7D05">
            <w:pPr>
              <w:tabs>
                <w:tab w:val="left" w:pos="6525"/>
              </w:tabs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291" w:type="dxa"/>
            <w:gridSpan w:val="4"/>
          </w:tcPr>
          <w:p w14:paraId="5DD2098A" w14:textId="77777777" w:rsidR="000D7D05" w:rsidRPr="00507B2B" w:rsidRDefault="000D7D05" w:rsidP="000D7D05">
            <w:pPr>
              <w:tabs>
                <w:tab w:val="left" w:pos="6525"/>
              </w:tabs>
              <w:rPr>
                <w:color w:val="000000" w:themeColor="text1"/>
                <w:sz w:val="24"/>
                <w:szCs w:val="24"/>
              </w:rPr>
            </w:pPr>
          </w:p>
        </w:tc>
      </w:tr>
      <w:tr w:rsidR="000D7D05" w:rsidRPr="00D77AD4" w14:paraId="1D6D1580" w14:textId="77777777" w:rsidTr="002851F2">
        <w:tc>
          <w:tcPr>
            <w:tcW w:w="1282" w:type="dxa"/>
            <w:gridSpan w:val="2"/>
          </w:tcPr>
          <w:p w14:paraId="62E9B344" w14:textId="6A640EAE" w:rsidR="000D7D05" w:rsidRPr="00507B2B" w:rsidRDefault="000D7D05" w:rsidP="000D7D05">
            <w:pPr>
              <w:tabs>
                <w:tab w:val="left" w:pos="6525"/>
              </w:tabs>
              <w:rPr>
                <w:color w:val="000000" w:themeColor="text1"/>
                <w:sz w:val="24"/>
                <w:szCs w:val="24"/>
              </w:rPr>
            </w:pPr>
            <w:r w:rsidRPr="00624CA1">
              <w:rPr>
                <w:rFonts w:ascii="Times New Roman" w:hAnsi="Times New Roman"/>
                <w:b/>
                <w:bCs/>
                <w:color w:val="000000" w:themeColor="text1"/>
              </w:rPr>
              <w:t>№ п/п</w:t>
            </w:r>
          </w:p>
        </w:tc>
        <w:tc>
          <w:tcPr>
            <w:tcW w:w="12291" w:type="dxa"/>
            <w:gridSpan w:val="4"/>
          </w:tcPr>
          <w:p w14:paraId="1B9408F9" w14:textId="77777777" w:rsidR="000D7D05" w:rsidRDefault="000D7D05" w:rsidP="000D7D05">
            <w:pPr>
              <w:tabs>
                <w:tab w:val="left" w:pos="6525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  <w:p w14:paraId="1928F12E" w14:textId="77777777" w:rsidR="000D7D05" w:rsidRPr="00D77AD4" w:rsidRDefault="000D7D05" w:rsidP="000D7D05">
            <w:pPr>
              <w:tabs>
                <w:tab w:val="left" w:pos="6525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D77AD4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ПЕРЕЧЕНЬ ЛОКАЛЬНО-НОРМАТИВНЫХ АКТОВ</w:t>
            </w:r>
          </w:p>
          <w:p w14:paraId="3A8F1032" w14:textId="77777777" w:rsidR="000D7D05" w:rsidRPr="00507B2B" w:rsidRDefault="000D7D05" w:rsidP="000D7D05">
            <w:pPr>
              <w:tabs>
                <w:tab w:val="left" w:pos="6525"/>
              </w:tabs>
              <w:rPr>
                <w:color w:val="000000" w:themeColor="text1"/>
                <w:sz w:val="24"/>
                <w:szCs w:val="24"/>
              </w:rPr>
            </w:pPr>
          </w:p>
        </w:tc>
      </w:tr>
      <w:tr w:rsidR="000D7D05" w:rsidRPr="00D77AD4" w14:paraId="06C169B1" w14:textId="77777777" w:rsidTr="002851F2">
        <w:tc>
          <w:tcPr>
            <w:tcW w:w="1282" w:type="dxa"/>
            <w:gridSpan w:val="2"/>
          </w:tcPr>
          <w:p w14:paraId="7CDE7FFA" w14:textId="77777777" w:rsidR="000D7D05" w:rsidRPr="00507B2B" w:rsidRDefault="000D7D05" w:rsidP="000D7D05">
            <w:pPr>
              <w:tabs>
                <w:tab w:val="left" w:pos="6525"/>
              </w:tabs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291" w:type="dxa"/>
            <w:gridSpan w:val="4"/>
          </w:tcPr>
          <w:p w14:paraId="7EE087A9" w14:textId="77777777" w:rsidR="000D7D05" w:rsidRPr="00507B2B" w:rsidRDefault="000D7D05" w:rsidP="000D7D05">
            <w:pPr>
              <w:tabs>
                <w:tab w:val="left" w:pos="6525"/>
              </w:tabs>
              <w:rPr>
                <w:color w:val="000000" w:themeColor="text1"/>
                <w:sz w:val="24"/>
                <w:szCs w:val="24"/>
              </w:rPr>
            </w:pPr>
          </w:p>
        </w:tc>
      </w:tr>
      <w:tr w:rsidR="000D7D05" w:rsidRPr="00D77AD4" w14:paraId="5482F6A1" w14:textId="77777777" w:rsidTr="002851F2">
        <w:tc>
          <w:tcPr>
            <w:tcW w:w="1282" w:type="dxa"/>
            <w:gridSpan w:val="2"/>
          </w:tcPr>
          <w:p w14:paraId="3279596A" w14:textId="77777777" w:rsidR="000D7D05" w:rsidRPr="00507B2B" w:rsidRDefault="000D7D05" w:rsidP="000D7D05">
            <w:pPr>
              <w:tabs>
                <w:tab w:val="left" w:pos="6525"/>
              </w:tabs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291" w:type="dxa"/>
            <w:gridSpan w:val="4"/>
          </w:tcPr>
          <w:p w14:paraId="7467FDDD" w14:textId="77777777" w:rsidR="000D7D05" w:rsidRPr="00507B2B" w:rsidRDefault="000D7D05" w:rsidP="000D7D05">
            <w:pPr>
              <w:tabs>
                <w:tab w:val="left" w:pos="6525"/>
              </w:tabs>
              <w:rPr>
                <w:color w:val="000000" w:themeColor="text1"/>
                <w:sz w:val="24"/>
                <w:szCs w:val="24"/>
              </w:rPr>
            </w:pPr>
          </w:p>
        </w:tc>
      </w:tr>
      <w:tr w:rsidR="000D7D05" w:rsidRPr="00D77AD4" w14:paraId="59175F33" w14:textId="77777777" w:rsidTr="002851F2">
        <w:tc>
          <w:tcPr>
            <w:tcW w:w="1282" w:type="dxa"/>
            <w:gridSpan w:val="2"/>
          </w:tcPr>
          <w:p w14:paraId="3F3C5555" w14:textId="77777777" w:rsidR="000D7D05" w:rsidRPr="00D77AD4" w:rsidRDefault="000D7D05" w:rsidP="000D7D05">
            <w:pPr>
              <w:tabs>
                <w:tab w:val="left" w:pos="6525"/>
              </w:tabs>
              <w:rPr>
                <w:color w:val="000000" w:themeColor="text1"/>
              </w:rPr>
            </w:pPr>
          </w:p>
        </w:tc>
        <w:tc>
          <w:tcPr>
            <w:tcW w:w="12291" w:type="dxa"/>
            <w:gridSpan w:val="4"/>
          </w:tcPr>
          <w:p w14:paraId="08A2655D" w14:textId="77777777" w:rsidR="000D7D05" w:rsidRPr="00D77AD4" w:rsidRDefault="000D7D05" w:rsidP="000D7D05">
            <w:pPr>
              <w:tabs>
                <w:tab w:val="left" w:pos="6525"/>
              </w:tabs>
              <w:rPr>
                <w:color w:val="000000" w:themeColor="text1"/>
              </w:rPr>
            </w:pPr>
          </w:p>
        </w:tc>
      </w:tr>
      <w:tr w:rsidR="000D7D05" w:rsidRPr="00D77AD4" w14:paraId="4634F696" w14:textId="77777777" w:rsidTr="002851F2">
        <w:tc>
          <w:tcPr>
            <w:tcW w:w="1282" w:type="dxa"/>
            <w:gridSpan w:val="2"/>
          </w:tcPr>
          <w:p w14:paraId="70AC0D21" w14:textId="77777777" w:rsidR="000D7D05" w:rsidRPr="00D77AD4" w:rsidRDefault="000D7D05" w:rsidP="000D7D05">
            <w:pPr>
              <w:tabs>
                <w:tab w:val="left" w:pos="6525"/>
              </w:tabs>
              <w:rPr>
                <w:color w:val="000000" w:themeColor="text1"/>
              </w:rPr>
            </w:pPr>
          </w:p>
        </w:tc>
        <w:tc>
          <w:tcPr>
            <w:tcW w:w="12291" w:type="dxa"/>
            <w:gridSpan w:val="4"/>
          </w:tcPr>
          <w:p w14:paraId="13809085" w14:textId="77777777" w:rsidR="000D7D05" w:rsidRPr="00D77AD4" w:rsidRDefault="000D7D05" w:rsidP="000D7D05">
            <w:pPr>
              <w:tabs>
                <w:tab w:val="left" w:pos="6525"/>
              </w:tabs>
              <w:rPr>
                <w:color w:val="000000" w:themeColor="text1"/>
              </w:rPr>
            </w:pPr>
          </w:p>
        </w:tc>
      </w:tr>
      <w:tr w:rsidR="000D7D05" w:rsidRPr="00D77AD4" w14:paraId="3381999E" w14:textId="77777777" w:rsidTr="002851F2">
        <w:tc>
          <w:tcPr>
            <w:tcW w:w="1282" w:type="dxa"/>
            <w:gridSpan w:val="2"/>
          </w:tcPr>
          <w:p w14:paraId="78E4C223" w14:textId="77777777" w:rsidR="000D7D05" w:rsidRPr="00D77AD4" w:rsidRDefault="000D7D05" w:rsidP="000D7D05">
            <w:pPr>
              <w:tabs>
                <w:tab w:val="left" w:pos="6525"/>
              </w:tabs>
              <w:rPr>
                <w:color w:val="000000" w:themeColor="text1"/>
              </w:rPr>
            </w:pPr>
          </w:p>
        </w:tc>
        <w:tc>
          <w:tcPr>
            <w:tcW w:w="12291" w:type="dxa"/>
            <w:gridSpan w:val="4"/>
          </w:tcPr>
          <w:p w14:paraId="7AF8BD42" w14:textId="77777777" w:rsidR="000D7D05" w:rsidRPr="00D77AD4" w:rsidRDefault="000D7D05" w:rsidP="000D7D05">
            <w:pPr>
              <w:tabs>
                <w:tab w:val="left" w:pos="6525"/>
              </w:tabs>
              <w:rPr>
                <w:color w:val="000000" w:themeColor="text1"/>
              </w:rPr>
            </w:pPr>
          </w:p>
        </w:tc>
      </w:tr>
      <w:tr w:rsidR="000D7D05" w:rsidRPr="00D77AD4" w14:paraId="24AD590D" w14:textId="77777777" w:rsidTr="002851F2">
        <w:tc>
          <w:tcPr>
            <w:tcW w:w="1282" w:type="dxa"/>
            <w:gridSpan w:val="2"/>
          </w:tcPr>
          <w:p w14:paraId="0DEF19FE" w14:textId="77777777" w:rsidR="000D7D05" w:rsidRPr="00D77AD4" w:rsidRDefault="000D7D05" w:rsidP="000D7D05">
            <w:pPr>
              <w:tabs>
                <w:tab w:val="left" w:pos="6525"/>
              </w:tabs>
              <w:rPr>
                <w:color w:val="000000" w:themeColor="text1"/>
              </w:rPr>
            </w:pPr>
          </w:p>
        </w:tc>
        <w:tc>
          <w:tcPr>
            <w:tcW w:w="12291" w:type="dxa"/>
            <w:gridSpan w:val="4"/>
          </w:tcPr>
          <w:p w14:paraId="28C4E5B7" w14:textId="77777777" w:rsidR="000D7D05" w:rsidRPr="00D77AD4" w:rsidRDefault="000D7D05" w:rsidP="000D7D05">
            <w:pPr>
              <w:tabs>
                <w:tab w:val="left" w:pos="6525"/>
              </w:tabs>
              <w:rPr>
                <w:color w:val="000000" w:themeColor="text1"/>
              </w:rPr>
            </w:pPr>
          </w:p>
        </w:tc>
      </w:tr>
      <w:tr w:rsidR="000D7D05" w:rsidRPr="00D77AD4" w14:paraId="0EF00E4A" w14:textId="77777777" w:rsidTr="002851F2">
        <w:tc>
          <w:tcPr>
            <w:tcW w:w="1282" w:type="dxa"/>
            <w:gridSpan w:val="2"/>
          </w:tcPr>
          <w:p w14:paraId="293E0AB6" w14:textId="77777777" w:rsidR="000D7D05" w:rsidRPr="00D77AD4" w:rsidRDefault="000D7D05" w:rsidP="000D7D05">
            <w:pPr>
              <w:tabs>
                <w:tab w:val="left" w:pos="6525"/>
              </w:tabs>
              <w:rPr>
                <w:color w:val="000000" w:themeColor="text1"/>
              </w:rPr>
            </w:pPr>
          </w:p>
        </w:tc>
        <w:tc>
          <w:tcPr>
            <w:tcW w:w="12291" w:type="dxa"/>
            <w:gridSpan w:val="4"/>
          </w:tcPr>
          <w:p w14:paraId="4C2DAA6E" w14:textId="77777777" w:rsidR="000D7D05" w:rsidRPr="00D77AD4" w:rsidRDefault="000D7D05" w:rsidP="000D7D05">
            <w:pPr>
              <w:tabs>
                <w:tab w:val="left" w:pos="6525"/>
              </w:tabs>
              <w:rPr>
                <w:color w:val="000000" w:themeColor="text1"/>
              </w:rPr>
            </w:pPr>
          </w:p>
        </w:tc>
      </w:tr>
      <w:tr w:rsidR="000D7D05" w:rsidRPr="00D77AD4" w14:paraId="4A9110DA" w14:textId="77777777" w:rsidTr="002851F2">
        <w:tc>
          <w:tcPr>
            <w:tcW w:w="1282" w:type="dxa"/>
            <w:gridSpan w:val="2"/>
          </w:tcPr>
          <w:p w14:paraId="2A60D592" w14:textId="77777777" w:rsidR="000D7D05" w:rsidRPr="00D77AD4" w:rsidRDefault="000D7D05" w:rsidP="000D7D05">
            <w:pPr>
              <w:tabs>
                <w:tab w:val="left" w:pos="6525"/>
              </w:tabs>
              <w:rPr>
                <w:color w:val="000000" w:themeColor="text1"/>
              </w:rPr>
            </w:pPr>
          </w:p>
        </w:tc>
        <w:tc>
          <w:tcPr>
            <w:tcW w:w="12291" w:type="dxa"/>
            <w:gridSpan w:val="4"/>
          </w:tcPr>
          <w:p w14:paraId="5FEE0DB7" w14:textId="77777777" w:rsidR="000D7D05" w:rsidRPr="00D77AD4" w:rsidRDefault="000D7D05" w:rsidP="000D7D05">
            <w:pPr>
              <w:tabs>
                <w:tab w:val="left" w:pos="6525"/>
              </w:tabs>
              <w:rPr>
                <w:color w:val="000000" w:themeColor="text1"/>
              </w:rPr>
            </w:pPr>
          </w:p>
        </w:tc>
      </w:tr>
      <w:tr w:rsidR="000D7D05" w:rsidRPr="00D77AD4" w14:paraId="5ED197A6" w14:textId="77777777" w:rsidTr="002851F2">
        <w:tc>
          <w:tcPr>
            <w:tcW w:w="1282" w:type="dxa"/>
            <w:gridSpan w:val="2"/>
          </w:tcPr>
          <w:p w14:paraId="3A406033" w14:textId="77777777" w:rsidR="000D7D05" w:rsidRPr="00D77AD4" w:rsidRDefault="000D7D05" w:rsidP="000D7D05">
            <w:pPr>
              <w:tabs>
                <w:tab w:val="left" w:pos="6525"/>
              </w:tabs>
              <w:rPr>
                <w:color w:val="000000" w:themeColor="text1"/>
              </w:rPr>
            </w:pPr>
          </w:p>
        </w:tc>
        <w:tc>
          <w:tcPr>
            <w:tcW w:w="12291" w:type="dxa"/>
            <w:gridSpan w:val="4"/>
          </w:tcPr>
          <w:p w14:paraId="52B758AC" w14:textId="77777777" w:rsidR="000D7D05" w:rsidRPr="00D77AD4" w:rsidRDefault="000D7D05" w:rsidP="000D7D05">
            <w:pPr>
              <w:tabs>
                <w:tab w:val="left" w:pos="6525"/>
              </w:tabs>
              <w:rPr>
                <w:color w:val="000000" w:themeColor="text1"/>
              </w:rPr>
            </w:pPr>
          </w:p>
        </w:tc>
      </w:tr>
      <w:tr w:rsidR="000D7D05" w:rsidRPr="00D77AD4" w14:paraId="045B647E" w14:textId="77777777" w:rsidTr="002851F2">
        <w:tc>
          <w:tcPr>
            <w:tcW w:w="1282" w:type="dxa"/>
            <w:gridSpan w:val="2"/>
          </w:tcPr>
          <w:p w14:paraId="45005230" w14:textId="77777777" w:rsidR="000D7D05" w:rsidRPr="00D77AD4" w:rsidRDefault="000D7D05" w:rsidP="000D7D05">
            <w:pPr>
              <w:tabs>
                <w:tab w:val="left" w:pos="6525"/>
              </w:tabs>
              <w:rPr>
                <w:color w:val="000000" w:themeColor="text1"/>
              </w:rPr>
            </w:pPr>
          </w:p>
        </w:tc>
        <w:tc>
          <w:tcPr>
            <w:tcW w:w="12291" w:type="dxa"/>
            <w:gridSpan w:val="4"/>
          </w:tcPr>
          <w:p w14:paraId="385DDFB1" w14:textId="77777777" w:rsidR="000D7D05" w:rsidRPr="00D77AD4" w:rsidRDefault="000D7D05" w:rsidP="000D7D05">
            <w:pPr>
              <w:tabs>
                <w:tab w:val="left" w:pos="6525"/>
              </w:tabs>
              <w:rPr>
                <w:color w:val="000000" w:themeColor="text1"/>
              </w:rPr>
            </w:pPr>
          </w:p>
        </w:tc>
      </w:tr>
      <w:tr w:rsidR="000D7D05" w:rsidRPr="00D77AD4" w14:paraId="7373EEF3" w14:textId="77777777" w:rsidTr="002851F2">
        <w:tc>
          <w:tcPr>
            <w:tcW w:w="1282" w:type="dxa"/>
            <w:gridSpan w:val="2"/>
          </w:tcPr>
          <w:p w14:paraId="412AEB6C" w14:textId="77777777" w:rsidR="000D7D05" w:rsidRPr="00D77AD4" w:rsidRDefault="000D7D05" w:rsidP="000D7D05">
            <w:pPr>
              <w:tabs>
                <w:tab w:val="left" w:pos="6525"/>
              </w:tabs>
              <w:rPr>
                <w:color w:val="000000" w:themeColor="text1"/>
              </w:rPr>
            </w:pPr>
          </w:p>
        </w:tc>
        <w:tc>
          <w:tcPr>
            <w:tcW w:w="12291" w:type="dxa"/>
            <w:gridSpan w:val="4"/>
          </w:tcPr>
          <w:p w14:paraId="26966A2C" w14:textId="77777777" w:rsidR="000D7D05" w:rsidRPr="00D77AD4" w:rsidRDefault="000D7D05" w:rsidP="000D7D05">
            <w:pPr>
              <w:tabs>
                <w:tab w:val="left" w:pos="6525"/>
              </w:tabs>
              <w:rPr>
                <w:color w:val="000000" w:themeColor="text1"/>
              </w:rPr>
            </w:pPr>
          </w:p>
        </w:tc>
      </w:tr>
      <w:tr w:rsidR="000D7D05" w:rsidRPr="00D77AD4" w14:paraId="211493B0" w14:textId="77777777" w:rsidTr="002851F2">
        <w:tc>
          <w:tcPr>
            <w:tcW w:w="1282" w:type="dxa"/>
            <w:gridSpan w:val="2"/>
          </w:tcPr>
          <w:p w14:paraId="42003B66" w14:textId="77777777" w:rsidR="000D7D05" w:rsidRPr="00D77AD4" w:rsidRDefault="000D7D05" w:rsidP="000D7D05">
            <w:pPr>
              <w:tabs>
                <w:tab w:val="left" w:pos="6525"/>
              </w:tabs>
              <w:rPr>
                <w:color w:val="000000" w:themeColor="text1"/>
              </w:rPr>
            </w:pPr>
          </w:p>
        </w:tc>
        <w:tc>
          <w:tcPr>
            <w:tcW w:w="12291" w:type="dxa"/>
            <w:gridSpan w:val="4"/>
          </w:tcPr>
          <w:p w14:paraId="1DF37D24" w14:textId="77777777" w:rsidR="000D7D05" w:rsidRPr="00D77AD4" w:rsidRDefault="000D7D05" w:rsidP="000D7D05">
            <w:pPr>
              <w:tabs>
                <w:tab w:val="left" w:pos="6525"/>
              </w:tabs>
              <w:rPr>
                <w:color w:val="000000" w:themeColor="text1"/>
              </w:rPr>
            </w:pPr>
          </w:p>
        </w:tc>
      </w:tr>
      <w:tr w:rsidR="000D7D05" w:rsidRPr="00D77AD4" w14:paraId="0EF88472" w14:textId="77777777" w:rsidTr="002851F2">
        <w:tc>
          <w:tcPr>
            <w:tcW w:w="1282" w:type="dxa"/>
            <w:gridSpan w:val="2"/>
          </w:tcPr>
          <w:p w14:paraId="2D7296F6" w14:textId="77777777" w:rsidR="000D7D05" w:rsidRPr="00D77AD4" w:rsidRDefault="000D7D05" w:rsidP="000D7D05">
            <w:pPr>
              <w:tabs>
                <w:tab w:val="left" w:pos="6525"/>
              </w:tabs>
              <w:rPr>
                <w:color w:val="000000" w:themeColor="text1"/>
              </w:rPr>
            </w:pPr>
          </w:p>
        </w:tc>
        <w:tc>
          <w:tcPr>
            <w:tcW w:w="12291" w:type="dxa"/>
            <w:gridSpan w:val="4"/>
          </w:tcPr>
          <w:p w14:paraId="201634E9" w14:textId="77777777" w:rsidR="000D7D05" w:rsidRPr="00D77AD4" w:rsidRDefault="000D7D05" w:rsidP="000D7D05">
            <w:pPr>
              <w:tabs>
                <w:tab w:val="left" w:pos="6525"/>
              </w:tabs>
              <w:rPr>
                <w:color w:val="000000" w:themeColor="text1"/>
              </w:rPr>
            </w:pPr>
          </w:p>
        </w:tc>
      </w:tr>
      <w:tr w:rsidR="000D7D05" w:rsidRPr="00D77AD4" w14:paraId="607AB47D" w14:textId="77777777" w:rsidTr="002851F2">
        <w:tc>
          <w:tcPr>
            <w:tcW w:w="1282" w:type="dxa"/>
            <w:gridSpan w:val="2"/>
          </w:tcPr>
          <w:p w14:paraId="6EFDCCEC" w14:textId="77777777" w:rsidR="000D7D05" w:rsidRPr="00D77AD4" w:rsidRDefault="000D7D05" w:rsidP="000D7D05">
            <w:pPr>
              <w:tabs>
                <w:tab w:val="left" w:pos="6525"/>
              </w:tabs>
              <w:rPr>
                <w:color w:val="000000" w:themeColor="text1"/>
              </w:rPr>
            </w:pPr>
          </w:p>
        </w:tc>
        <w:tc>
          <w:tcPr>
            <w:tcW w:w="12291" w:type="dxa"/>
            <w:gridSpan w:val="4"/>
          </w:tcPr>
          <w:p w14:paraId="19AB6CD4" w14:textId="77777777" w:rsidR="000D7D05" w:rsidRPr="00D77AD4" w:rsidRDefault="000D7D05" w:rsidP="000D7D05">
            <w:pPr>
              <w:tabs>
                <w:tab w:val="left" w:pos="6525"/>
              </w:tabs>
              <w:rPr>
                <w:color w:val="000000" w:themeColor="text1"/>
              </w:rPr>
            </w:pPr>
          </w:p>
        </w:tc>
      </w:tr>
      <w:tr w:rsidR="000D7D05" w:rsidRPr="00D77AD4" w14:paraId="416F3210" w14:textId="77777777" w:rsidTr="002851F2">
        <w:tc>
          <w:tcPr>
            <w:tcW w:w="1282" w:type="dxa"/>
            <w:gridSpan w:val="2"/>
          </w:tcPr>
          <w:p w14:paraId="5E6B1772" w14:textId="77777777" w:rsidR="000D7D05" w:rsidRPr="00D77AD4" w:rsidRDefault="000D7D05" w:rsidP="000D7D05">
            <w:pPr>
              <w:tabs>
                <w:tab w:val="left" w:pos="6525"/>
              </w:tabs>
              <w:rPr>
                <w:color w:val="000000" w:themeColor="text1"/>
              </w:rPr>
            </w:pPr>
          </w:p>
        </w:tc>
        <w:tc>
          <w:tcPr>
            <w:tcW w:w="12291" w:type="dxa"/>
            <w:gridSpan w:val="4"/>
          </w:tcPr>
          <w:p w14:paraId="4D6F49CE" w14:textId="77777777" w:rsidR="000D7D05" w:rsidRPr="00D77AD4" w:rsidRDefault="000D7D05" w:rsidP="000D7D05">
            <w:pPr>
              <w:tabs>
                <w:tab w:val="left" w:pos="6525"/>
              </w:tabs>
              <w:rPr>
                <w:color w:val="000000" w:themeColor="text1"/>
              </w:rPr>
            </w:pPr>
          </w:p>
        </w:tc>
      </w:tr>
      <w:tr w:rsidR="000D7D05" w:rsidRPr="00D77AD4" w14:paraId="77EB088C" w14:textId="77777777" w:rsidTr="002851F2">
        <w:tc>
          <w:tcPr>
            <w:tcW w:w="1282" w:type="dxa"/>
            <w:gridSpan w:val="2"/>
          </w:tcPr>
          <w:p w14:paraId="61E05B90" w14:textId="77777777" w:rsidR="000D7D05" w:rsidRPr="00D77AD4" w:rsidRDefault="000D7D05" w:rsidP="000D7D05">
            <w:pPr>
              <w:tabs>
                <w:tab w:val="left" w:pos="6525"/>
              </w:tabs>
              <w:rPr>
                <w:color w:val="000000" w:themeColor="text1"/>
              </w:rPr>
            </w:pPr>
          </w:p>
        </w:tc>
        <w:tc>
          <w:tcPr>
            <w:tcW w:w="12291" w:type="dxa"/>
            <w:gridSpan w:val="4"/>
          </w:tcPr>
          <w:p w14:paraId="772595A6" w14:textId="77777777" w:rsidR="000D7D05" w:rsidRPr="00D77AD4" w:rsidRDefault="000D7D05" w:rsidP="000D7D05">
            <w:pPr>
              <w:tabs>
                <w:tab w:val="left" w:pos="6525"/>
              </w:tabs>
              <w:rPr>
                <w:color w:val="000000" w:themeColor="text1"/>
              </w:rPr>
            </w:pPr>
          </w:p>
        </w:tc>
      </w:tr>
      <w:tr w:rsidR="000D7D05" w:rsidRPr="00D77AD4" w14:paraId="41668FF6" w14:textId="77777777" w:rsidTr="002851F2">
        <w:tc>
          <w:tcPr>
            <w:tcW w:w="1282" w:type="dxa"/>
            <w:gridSpan w:val="2"/>
          </w:tcPr>
          <w:p w14:paraId="0EB3DDD2" w14:textId="77777777" w:rsidR="000D7D05" w:rsidRPr="00D77AD4" w:rsidRDefault="000D7D05" w:rsidP="000D7D05">
            <w:pPr>
              <w:tabs>
                <w:tab w:val="left" w:pos="6525"/>
              </w:tabs>
              <w:rPr>
                <w:color w:val="000000" w:themeColor="text1"/>
              </w:rPr>
            </w:pPr>
          </w:p>
        </w:tc>
        <w:tc>
          <w:tcPr>
            <w:tcW w:w="12291" w:type="dxa"/>
            <w:gridSpan w:val="4"/>
          </w:tcPr>
          <w:p w14:paraId="2551779D" w14:textId="77777777" w:rsidR="000D7D05" w:rsidRPr="00D77AD4" w:rsidRDefault="000D7D05" w:rsidP="000D7D05">
            <w:pPr>
              <w:tabs>
                <w:tab w:val="left" w:pos="6525"/>
              </w:tabs>
              <w:rPr>
                <w:color w:val="000000" w:themeColor="text1"/>
              </w:rPr>
            </w:pPr>
          </w:p>
        </w:tc>
      </w:tr>
      <w:tr w:rsidR="000D7D05" w:rsidRPr="00D77AD4" w14:paraId="342F76BC" w14:textId="77777777" w:rsidTr="002851F2">
        <w:tc>
          <w:tcPr>
            <w:tcW w:w="1282" w:type="dxa"/>
            <w:gridSpan w:val="2"/>
          </w:tcPr>
          <w:p w14:paraId="16ADA69D" w14:textId="77777777" w:rsidR="000D7D05" w:rsidRPr="00D77AD4" w:rsidRDefault="000D7D05" w:rsidP="000D7D05">
            <w:pPr>
              <w:tabs>
                <w:tab w:val="left" w:pos="6525"/>
              </w:tabs>
              <w:rPr>
                <w:color w:val="000000" w:themeColor="text1"/>
              </w:rPr>
            </w:pPr>
          </w:p>
        </w:tc>
        <w:tc>
          <w:tcPr>
            <w:tcW w:w="12291" w:type="dxa"/>
            <w:gridSpan w:val="4"/>
          </w:tcPr>
          <w:p w14:paraId="1EDD8B23" w14:textId="77777777" w:rsidR="000D7D05" w:rsidRPr="00D77AD4" w:rsidRDefault="000D7D05" w:rsidP="000D7D05">
            <w:pPr>
              <w:tabs>
                <w:tab w:val="left" w:pos="6525"/>
              </w:tabs>
              <w:rPr>
                <w:color w:val="000000" w:themeColor="text1"/>
              </w:rPr>
            </w:pPr>
          </w:p>
        </w:tc>
      </w:tr>
      <w:tr w:rsidR="000D7D05" w:rsidRPr="00D77AD4" w14:paraId="76FAE88F" w14:textId="77777777" w:rsidTr="002851F2">
        <w:tc>
          <w:tcPr>
            <w:tcW w:w="1282" w:type="dxa"/>
            <w:gridSpan w:val="2"/>
          </w:tcPr>
          <w:p w14:paraId="1BEAECE8" w14:textId="77777777" w:rsidR="000D7D05" w:rsidRPr="00D77AD4" w:rsidRDefault="000D7D05" w:rsidP="000D7D05">
            <w:pPr>
              <w:tabs>
                <w:tab w:val="left" w:pos="6525"/>
              </w:tabs>
              <w:rPr>
                <w:color w:val="000000" w:themeColor="text1"/>
              </w:rPr>
            </w:pPr>
          </w:p>
        </w:tc>
        <w:tc>
          <w:tcPr>
            <w:tcW w:w="12291" w:type="dxa"/>
            <w:gridSpan w:val="4"/>
          </w:tcPr>
          <w:p w14:paraId="1E8F3542" w14:textId="77777777" w:rsidR="000D7D05" w:rsidRPr="00D77AD4" w:rsidRDefault="000D7D05" w:rsidP="000D7D05">
            <w:pPr>
              <w:tabs>
                <w:tab w:val="left" w:pos="6525"/>
              </w:tabs>
              <w:rPr>
                <w:color w:val="000000" w:themeColor="text1"/>
              </w:rPr>
            </w:pPr>
          </w:p>
        </w:tc>
      </w:tr>
      <w:tr w:rsidR="000D7D05" w:rsidRPr="00D77AD4" w14:paraId="6382A426" w14:textId="77777777" w:rsidTr="002851F2">
        <w:tc>
          <w:tcPr>
            <w:tcW w:w="1282" w:type="dxa"/>
            <w:gridSpan w:val="2"/>
          </w:tcPr>
          <w:p w14:paraId="5810FBA0" w14:textId="4669C071" w:rsidR="000D7D05" w:rsidRPr="00D77AD4" w:rsidRDefault="000D7D05" w:rsidP="000D7D05">
            <w:pPr>
              <w:tabs>
                <w:tab w:val="left" w:pos="6525"/>
              </w:tabs>
              <w:rPr>
                <w:color w:val="000000" w:themeColor="text1"/>
              </w:rPr>
            </w:pPr>
          </w:p>
        </w:tc>
        <w:tc>
          <w:tcPr>
            <w:tcW w:w="12291" w:type="dxa"/>
            <w:gridSpan w:val="4"/>
          </w:tcPr>
          <w:p w14:paraId="1E92097C" w14:textId="77777777" w:rsidR="000D7D05" w:rsidRPr="00D77AD4" w:rsidRDefault="000D7D05" w:rsidP="000D7D05">
            <w:pPr>
              <w:tabs>
                <w:tab w:val="left" w:pos="6525"/>
              </w:tabs>
              <w:rPr>
                <w:color w:val="000000" w:themeColor="text1"/>
              </w:rPr>
            </w:pPr>
          </w:p>
        </w:tc>
      </w:tr>
      <w:tr w:rsidR="000D7D05" w:rsidRPr="00D77AD4" w14:paraId="17C34C75" w14:textId="77777777" w:rsidTr="002851F2">
        <w:tc>
          <w:tcPr>
            <w:tcW w:w="1282" w:type="dxa"/>
            <w:gridSpan w:val="2"/>
          </w:tcPr>
          <w:p w14:paraId="25E0384C" w14:textId="77777777" w:rsidR="000D7D05" w:rsidRPr="00D77AD4" w:rsidRDefault="000D7D05" w:rsidP="000D7D05">
            <w:pPr>
              <w:tabs>
                <w:tab w:val="left" w:pos="6525"/>
              </w:tabs>
              <w:rPr>
                <w:color w:val="000000" w:themeColor="text1"/>
              </w:rPr>
            </w:pPr>
          </w:p>
        </w:tc>
        <w:tc>
          <w:tcPr>
            <w:tcW w:w="12291" w:type="dxa"/>
            <w:gridSpan w:val="4"/>
          </w:tcPr>
          <w:p w14:paraId="25DC8411" w14:textId="77777777" w:rsidR="000D7D05" w:rsidRPr="00D77AD4" w:rsidRDefault="000D7D05" w:rsidP="000D7D05">
            <w:pPr>
              <w:tabs>
                <w:tab w:val="left" w:pos="6525"/>
              </w:tabs>
              <w:rPr>
                <w:color w:val="000000" w:themeColor="text1"/>
              </w:rPr>
            </w:pPr>
          </w:p>
        </w:tc>
      </w:tr>
      <w:tr w:rsidR="000D7D05" w:rsidRPr="00D77AD4" w14:paraId="77A868F9" w14:textId="77777777" w:rsidTr="002851F2">
        <w:tc>
          <w:tcPr>
            <w:tcW w:w="1282" w:type="dxa"/>
            <w:gridSpan w:val="2"/>
          </w:tcPr>
          <w:p w14:paraId="3A58D489" w14:textId="77777777" w:rsidR="000D7D05" w:rsidRPr="00D77AD4" w:rsidRDefault="000D7D05" w:rsidP="000D7D05">
            <w:pPr>
              <w:tabs>
                <w:tab w:val="left" w:pos="6525"/>
              </w:tabs>
              <w:rPr>
                <w:color w:val="000000" w:themeColor="text1"/>
              </w:rPr>
            </w:pPr>
          </w:p>
        </w:tc>
        <w:tc>
          <w:tcPr>
            <w:tcW w:w="12291" w:type="dxa"/>
            <w:gridSpan w:val="4"/>
          </w:tcPr>
          <w:p w14:paraId="7CDE4FCD" w14:textId="77777777" w:rsidR="000D7D05" w:rsidRPr="00D77AD4" w:rsidRDefault="000D7D05" w:rsidP="000D7D05">
            <w:pPr>
              <w:tabs>
                <w:tab w:val="left" w:pos="6525"/>
              </w:tabs>
              <w:rPr>
                <w:color w:val="000000" w:themeColor="text1"/>
              </w:rPr>
            </w:pPr>
          </w:p>
        </w:tc>
      </w:tr>
      <w:tr w:rsidR="000D7D05" w:rsidRPr="00D77AD4" w14:paraId="13BB8072" w14:textId="77777777" w:rsidTr="002851F2">
        <w:tc>
          <w:tcPr>
            <w:tcW w:w="1282" w:type="dxa"/>
            <w:gridSpan w:val="2"/>
          </w:tcPr>
          <w:p w14:paraId="12D02241" w14:textId="77777777" w:rsidR="000D7D05" w:rsidRPr="00D77AD4" w:rsidRDefault="000D7D05" w:rsidP="000D7D05">
            <w:pPr>
              <w:tabs>
                <w:tab w:val="left" w:pos="6525"/>
              </w:tabs>
              <w:rPr>
                <w:color w:val="000000" w:themeColor="text1"/>
              </w:rPr>
            </w:pPr>
          </w:p>
        </w:tc>
        <w:tc>
          <w:tcPr>
            <w:tcW w:w="12291" w:type="dxa"/>
            <w:gridSpan w:val="4"/>
          </w:tcPr>
          <w:p w14:paraId="55BECC96" w14:textId="77777777" w:rsidR="000D7D05" w:rsidRPr="00D77AD4" w:rsidRDefault="000D7D05" w:rsidP="000D7D05">
            <w:pPr>
              <w:tabs>
                <w:tab w:val="left" w:pos="6525"/>
              </w:tabs>
              <w:rPr>
                <w:color w:val="000000" w:themeColor="text1"/>
              </w:rPr>
            </w:pPr>
          </w:p>
        </w:tc>
      </w:tr>
      <w:tr w:rsidR="000D7D05" w:rsidRPr="00D77AD4" w14:paraId="7FBF30DA" w14:textId="77777777" w:rsidTr="002851F2">
        <w:tc>
          <w:tcPr>
            <w:tcW w:w="1282" w:type="dxa"/>
            <w:gridSpan w:val="2"/>
          </w:tcPr>
          <w:p w14:paraId="1B3B42C0" w14:textId="77777777" w:rsidR="000D7D05" w:rsidRPr="00D77AD4" w:rsidRDefault="000D7D05" w:rsidP="000D7D05">
            <w:pPr>
              <w:tabs>
                <w:tab w:val="left" w:pos="6525"/>
              </w:tabs>
              <w:rPr>
                <w:color w:val="000000" w:themeColor="text1"/>
              </w:rPr>
            </w:pPr>
          </w:p>
        </w:tc>
        <w:tc>
          <w:tcPr>
            <w:tcW w:w="12291" w:type="dxa"/>
            <w:gridSpan w:val="4"/>
          </w:tcPr>
          <w:p w14:paraId="4B7C6F1B" w14:textId="77777777" w:rsidR="000D7D05" w:rsidRPr="00D77AD4" w:rsidRDefault="000D7D05" w:rsidP="000D7D05">
            <w:pPr>
              <w:tabs>
                <w:tab w:val="left" w:pos="6525"/>
              </w:tabs>
              <w:rPr>
                <w:color w:val="000000" w:themeColor="text1"/>
              </w:rPr>
            </w:pPr>
          </w:p>
        </w:tc>
      </w:tr>
      <w:tr w:rsidR="000D7D05" w:rsidRPr="00D77AD4" w14:paraId="5B02317F" w14:textId="77777777" w:rsidTr="002851F2">
        <w:tc>
          <w:tcPr>
            <w:tcW w:w="1282" w:type="dxa"/>
            <w:gridSpan w:val="2"/>
          </w:tcPr>
          <w:p w14:paraId="64C2176D" w14:textId="77777777" w:rsidR="000D7D05" w:rsidRPr="00D77AD4" w:rsidRDefault="000D7D05" w:rsidP="000D7D05">
            <w:pPr>
              <w:tabs>
                <w:tab w:val="left" w:pos="6525"/>
              </w:tabs>
              <w:rPr>
                <w:color w:val="000000" w:themeColor="text1"/>
              </w:rPr>
            </w:pPr>
          </w:p>
        </w:tc>
        <w:tc>
          <w:tcPr>
            <w:tcW w:w="12291" w:type="dxa"/>
            <w:gridSpan w:val="4"/>
          </w:tcPr>
          <w:p w14:paraId="050990BC" w14:textId="77777777" w:rsidR="000D7D05" w:rsidRPr="00D77AD4" w:rsidRDefault="000D7D05" w:rsidP="000D7D05">
            <w:pPr>
              <w:tabs>
                <w:tab w:val="left" w:pos="6525"/>
              </w:tabs>
              <w:rPr>
                <w:color w:val="000000" w:themeColor="text1"/>
              </w:rPr>
            </w:pPr>
          </w:p>
        </w:tc>
      </w:tr>
      <w:tr w:rsidR="000D7D05" w:rsidRPr="00D77AD4" w14:paraId="46980F22" w14:textId="77777777" w:rsidTr="002851F2">
        <w:tc>
          <w:tcPr>
            <w:tcW w:w="1282" w:type="dxa"/>
            <w:gridSpan w:val="2"/>
          </w:tcPr>
          <w:p w14:paraId="7E31ADA0" w14:textId="77777777" w:rsidR="000D7D05" w:rsidRPr="00D77AD4" w:rsidRDefault="000D7D05" w:rsidP="000D7D05">
            <w:pPr>
              <w:tabs>
                <w:tab w:val="left" w:pos="6525"/>
              </w:tabs>
              <w:rPr>
                <w:color w:val="000000" w:themeColor="text1"/>
              </w:rPr>
            </w:pPr>
          </w:p>
        </w:tc>
        <w:tc>
          <w:tcPr>
            <w:tcW w:w="12291" w:type="dxa"/>
            <w:gridSpan w:val="4"/>
          </w:tcPr>
          <w:p w14:paraId="52DEC0D2" w14:textId="77777777" w:rsidR="000D7D05" w:rsidRPr="00D77AD4" w:rsidRDefault="000D7D05" w:rsidP="000D7D05">
            <w:pPr>
              <w:tabs>
                <w:tab w:val="left" w:pos="6525"/>
              </w:tabs>
              <w:rPr>
                <w:color w:val="000000" w:themeColor="text1"/>
              </w:rPr>
            </w:pPr>
          </w:p>
        </w:tc>
      </w:tr>
      <w:tr w:rsidR="000D7D05" w:rsidRPr="00D77AD4" w14:paraId="7E95D621" w14:textId="77777777" w:rsidTr="002851F2">
        <w:tc>
          <w:tcPr>
            <w:tcW w:w="1282" w:type="dxa"/>
            <w:gridSpan w:val="2"/>
          </w:tcPr>
          <w:p w14:paraId="528952D5" w14:textId="77777777" w:rsidR="000D7D05" w:rsidRPr="00D77AD4" w:rsidRDefault="000D7D05" w:rsidP="000D7D05">
            <w:pPr>
              <w:tabs>
                <w:tab w:val="left" w:pos="6525"/>
              </w:tabs>
              <w:rPr>
                <w:color w:val="000000" w:themeColor="text1"/>
              </w:rPr>
            </w:pPr>
          </w:p>
        </w:tc>
        <w:tc>
          <w:tcPr>
            <w:tcW w:w="12291" w:type="dxa"/>
            <w:gridSpan w:val="4"/>
          </w:tcPr>
          <w:p w14:paraId="793B9A27" w14:textId="77777777" w:rsidR="000D7D05" w:rsidRPr="00D77AD4" w:rsidRDefault="000D7D05" w:rsidP="000D7D05">
            <w:pPr>
              <w:tabs>
                <w:tab w:val="left" w:pos="6525"/>
              </w:tabs>
              <w:rPr>
                <w:color w:val="000000" w:themeColor="text1"/>
              </w:rPr>
            </w:pPr>
          </w:p>
        </w:tc>
      </w:tr>
      <w:tr w:rsidR="000D7D05" w:rsidRPr="00D77AD4" w14:paraId="1B51772A" w14:textId="77777777" w:rsidTr="002851F2">
        <w:tc>
          <w:tcPr>
            <w:tcW w:w="1282" w:type="dxa"/>
            <w:gridSpan w:val="2"/>
          </w:tcPr>
          <w:p w14:paraId="5544BBE1" w14:textId="77777777" w:rsidR="000D7D05" w:rsidRPr="00D77AD4" w:rsidRDefault="000D7D05" w:rsidP="000D7D05">
            <w:pPr>
              <w:tabs>
                <w:tab w:val="left" w:pos="6525"/>
              </w:tabs>
              <w:rPr>
                <w:color w:val="000000" w:themeColor="text1"/>
              </w:rPr>
            </w:pPr>
          </w:p>
        </w:tc>
        <w:tc>
          <w:tcPr>
            <w:tcW w:w="12291" w:type="dxa"/>
            <w:gridSpan w:val="4"/>
          </w:tcPr>
          <w:p w14:paraId="48E8855F" w14:textId="77777777" w:rsidR="000D7D05" w:rsidRPr="00D77AD4" w:rsidRDefault="000D7D05" w:rsidP="000D7D05">
            <w:pPr>
              <w:tabs>
                <w:tab w:val="left" w:pos="6525"/>
              </w:tabs>
              <w:rPr>
                <w:color w:val="000000" w:themeColor="text1"/>
              </w:rPr>
            </w:pPr>
          </w:p>
        </w:tc>
      </w:tr>
      <w:tr w:rsidR="000D7D05" w:rsidRPr="00D77AD4" w14:paraId="3513E096" w14:textId="77777777" w:rsidTr="002851F2">
        <w:tc>
          <w:tcPr>
            <w:tcW w:w="1282" w:type="dxa"/>
            <w:gridSpan w:val="2"/>
          </w:tcPr>
          <w:p w14:paraId="1696AB25" w14:textId="77777777" w:rsidR="000D7D05" w:rsidRPr="00D77AD4" w:rsidRDefault="000D7D05" w:rsidP="000D7D05">
            <w:pPr>
              <w:tabs>
                <w:tab w:val="left" w:pos="6525"/>
              </w:tabs>
              <w:rPr>
                <w:color w:val="000000" w:themeColor="text1"/>
              </w:rPr>
            </w:pPr>
          </w:p>
        </w:tc>
        <w:tc>
          <w:tcPr>
            <w:tcW w:w="12291" w:type="dxa"/>
            <w:gridSpan w:val="4"/>
          </w:tcPr>
          <w:p w14:paraId="2D306809" w14:textId="77777777" w:rsidR="000D7D05" w:rsidRPr="00D77AD4" w:rsidRDefault="000D7D05" w:rsidP="000D7D05">
            <w:pPr>
              <w:tabs>
                <w:tab w:val="left" w:pos="6525"/>
              </w:tabs>
              <w:rPr>
                <w:color w:val="000000" w:themeColor="text1"/>
              </w:rPr>
            </w:pPr>
          </w:p>
        </w:tc>
      </w:tr>
      <w:tr w:rsidR="000D7D05" w:rsidRPr="00D77AD4" w14:paraId="344C1B5E" w14:textId="77777777" w:rsidTr="002851F2">
        <w:tc>
          <w:tcPr>
            <w:tcW w:w="1282" w:type="dxa"/>
            <w:gridSpan w:val="2"/>
          </w:tcPr>
          <w:p w14:paraId="569BA0A0" w14:textId="77777777" w:rsidR="000D7D05" w:rsidRPr="00D77AD4" w:rsidRDefault="000D7D05" w:rsidP="000D7D05">
            <w:pPr>
              <w:tabs>
                <w:tab w:val="left" w:pos="6525"/>
              </w:tabs>
              <w:rPr>
                <w:color w:val="000000" w:themeColor="text1"/>
              </w:rPr>
            </w:pPr>
          </w:p>
        </w:tc>
        <w:tc>
          <w:tcPr>
            <w:tcW w:w="12291" w:type="dxa"/>
            <w:gridSpan w:val="4"/>
          </w:tcPr>
          <w:p w14:paraId="2B6DF491" w14:textId="77777777" w:rsidR="000D7D05" w:rsidRPr="00D77AD4" w:rsidRDefault="000D7D05" w:rsidP="000D7D05">
            <w:pPr>
              <w:tabs>
                <w:tab w:val="left" w:pos="6525"/>
              </w:tabs>
              <w:rPr>
                <w:color w:val="000000" w:themeColor="text1"/>
              </w:rPr>
            </w:pPr>
          </w:p>
        </w:tc>
      </w:tr>
      <w:tr w:rsidR="000D7D05" w:rsidRPr="00D77AD4" w14:paraId="29A7974E" w14:textId="77777777" w:rsidTr="002851F2">
        <w:tc>
          <w:tcPr>
            <w:tcW w:w="1282" w:type="dxa"/>
            <w:gridSpan w:val="2"/>
          </w:tcPr>
          <w:p w14:paraId="66C2C3EE" w14:textId="77777777" w:rsidR="000D7D05" w:rsidRPr="00D77AD4" w:rsidRDefault="000D7D05" w:rsidP="000D7D05">
            <w:pPr>
              <w:tabs>
                <w:tab w:val="left" w:pos="6525"/>
              </w:tabs>
              <w:rPr>
                <w:color w:val="000000" w:themeColor="text1"/>
              </w:rPr>
            </w:pPr>
          </w:p>
        </w:tc>
        <w:tc>
          <w:tcPr>
            <w:tcW w:w="12291" w:type="dxa"/>
            <w:gridSpan w:val="4"/>
          </w:tcPr>
          <w:p w14:paraId="58E3790C" w14:textId="77777777" w:rsidR="000D7D05" w:rsidRPr="00D77AD4" w:rsidRDefault="000D7D05" w:rsidP="000D7D05">
            <w:pPr>
              <w:tabs>
                <w:tab w:val="left" w:pos="6525"/>
              </w:tabs>
              <w:rPr>
                <w:color w:val="000000" w:themeColor="text1"/>
              </w:rPr>
            </w:pPr>
          </w:p>
        </w:tc>
      </w:tr>
      <w:tr w:rsidR="000D7D05" w:rsidRPr="00D77AD4" w14:paraId="3B3BD10E" w14:textId="77777777" w:rsidTr="002851F2">
        <w:tc>
          <w:tcPr>
            <w:tcW w:w="1282" w:type="dxa"/>
            <w:gridSpan w:val="2"/>
          </w:tcPr>
          <w:p w14:paraId="1D644BED" w14:textId="77777777" w:rsidR="000D7D05" w:rsidRPr="00D77AD4" w:rsidRDefault="000D7D05" w:rsidP="000D7D05">
            <w:pPr>
              <w:tabs>
                <w:tab w:val="left" w:pos="6525"/>
              </w:tabs>
              <w:rPr>
                <w:color w:val="000000" w:themeColor="text1"/>
              </w:rPr>
            </w:pPr>
          </w:p>
        </w:tc>
        <w:tc>
          <w:tcPr>
            <w:tcW w:w="12291" w:type="dxa"/>
            <w:gridSpan w:val="4"/>
          </w:tcPr>
          <w:p w14:paraId="2BC18C9B" w14:textId="77777777" w:rsidR="000D7D05" w:rsidRPr="00D77AD4" w:rsidRDefault="000D7D05" w:rsidP="000D7D05">
            <w:pPr>
              <w:tabs>
                <w:tab w:val="left" w:pos="6525"/>
              </w:tabs>
              <w:rPr>
                <w:color w:val="000000" w:themeColor="text1"/>
              </w:rPr>
            </w:pPr>
          </w:p>
        </w:tc>
      </w:tr>
      <w:tr w:rsidR="000D7D05" w:rsidRPr="00D77AD4" w14:paraId="30929832" w14:textId="77777777" w:rsidTr="002851F2">
        <w:tc>
          <w:tcPr>
            <w:tcW w:w="1282" w:type="dxa"/>
            <w:gridSpan w:val="2"/>
          </w:tcPr>
          <w:p w14:paraId="00CFC927" w14:textId="77777777" w:rsidR="000D7D05" w:rsidRPr="00D77AD4" w:rsidRDefault="000D7D05" w:rsidP="000D7D05">
            <w:pPr>
              <w:tabs>
                <w:tab w:val="left" w:pos="6525"/>
              </w:tabs>
              <w:rPr>
                <w:color w:val="000000" w:themeColor="text1"/>
              </w:rPr>
            </w:pPr>
          </w:p>
        </w:tc>
        <w:tc>
          <w:tcPr>
            <w:tcW w:w="12291" w:type="dxa"/>
            <w:gridSpan w:val="4"/>
          </w:tcPr>
          <w:p w14:paraId="3E648016" w14:textId="77777777" w:rsidR="000D7D05" w:rsidRPr="00D77AD4" w:rsidRDefault="000D7D05" w:rsidP="000D7D05">
            <w:pPr>
              <w:tabs>
                <w:tab w:val="left" w:pos="6525"/>
              </w:tabs>
              <w:rPr>
                <w:color w:val="000000" w:themeColor="text1"/>
              </w:rPr>
            </w:pPr>
          </w:p>
        </w:tc>
      </w:tr>
      <w:tr w:rsidR="000D7D05" w:rsidRPr="00D77AD4" w14:paraId="14FC2522" w14:textId="77777777" w:rsidTr="002851F2">
        <w:tc>
          <w:tcPr>
            <w:tcW w:w="1282" w:type="dxa"/>
            <w:gridSpan w:val="2"/>
          </w:tcPr>
          <w:p w14:paraId="02E5910E" w14:textId="77777777" w:rsidR="000D7D05" w:rsidRPr="00D77AD4" w:rsidRDefault="000D7D05" w:rsidP="000D7D05">
            <w:pPr>
              <w:tabs>
                <w:tab w:val="left" w:pos="6525"/>
              </w:tabs>
              <w:rPr>
                <w:color w:val="000000" w:themeColor="text1"/>
              </w:rPr>
            </w:pPr>
          </w:p>
        </w:tc>
        <w:tc>
          <w:tcPr>
            <w:tcW w:w="12291" w:type="dxa"/>
            <w:gridSpan w:val="4"/>
          </w:tcPr>
          <w:p w14:paraId="3BFA863A" w14:textId="77777777" w:rsidR="000D7D05" w:rsidRPr="00D77AD4" w:rsidRDefault="000D7D05" w:rsidP="000D7D05">
            <w:pPr>
              <w:tabs>
                <w:tab w:val="left" w:pos="6525"/>
              </w:tabs>
              <w:rPr>
                <w:color w:val="000000" w:themeColor="text1"/>
              </w:rPr>
            </w:pPr>
          </w:p>
        </w:tc>
      </w:tr>
      <w:tr w:rsidR="000D7D05" w:rsidRPr="00D77AD4" w14:paraId="7759A70D" w14:textId="77777777" w:rsidTr="002851F2">
        <w:tc>
          <w:tcPr>
            <w:tcW w:w="1282" w:type="dxa"/>
            <w:gridSpan w:val="2"/>
          </w:tcPr>
          <w:p w14:paraId="28294D77" w14:textId="0CEA30B8" w:rsidR="000D7D05" w:rsidRPr="00D77AD4" w:rsidRDefault="000D7D05" w:rsidP="000D7D05">
            <w:pPr>
              <w:tabs>
                <w:tab w:val="left" w:pos="6525"/>
              </w:tabs>
              <w:rPr>
                <w:color w:val="000000" w:themeColor="text1"/>
              </w:rPr>
            </w:pPr>
            <w:r w:rsidRPr="00624CA1">
              <w:rPr>
                <w:rFonts w:ascii="Times New Roman" w:hAnsi="Times New Roman"/>
                <w:b/>
                <w:bCs/>
                <w:color w:val="000000" w:themeColor="text1"/>
              </w:rPr>
              <w:t>№ п/п</w:t>
            </w:r>
          </w:p>
        </w:tc>
        <w:tc>
          <w:tcPr>
            <w:tcW w:w="12291" w:type="dxa"/>
            <w:gridSpan w:val="4"/>
          </w:tcPr>
          <w:p w14:paraId="0F5BCD67" w14:textId="77777777" w:rsidR="000D7D05" w:rsidRDefault="000D7D05" w:rsidP="000D7D05">
            <w:pPr>
              <w:tabs>
                <w:tab w:val="left" w:pos="6525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  <w:p w14:paraId="4FE391A1" w14:textId="77777777" w:rsidR="000D7D05" w:rsidRPr="00D77AD4" w:rsidRDefault="000D7D05" w:rsidP="000D7D05">
            <w:pPr>
              <w:tabs>
                <w:tab w:val="left" w:pos="6525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D77AD4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ПЕРЕЧЕНЬ ЛОКАЛЬНО-НОРМАТИВНЫХ АКТОВ</w:t>
            </w:r>
          </w:p>
          <w:p w14:paraId="538D85FA" w14:textId="77777777" w:rsidR="000D7D05" w:rsidRPr="00D77AD4" w:rsidRDefault="000D7D05" w:rsidP="000D7D05">
            <w:pPr>
              <w:tabs>
                <w:tab w:val="left" w:pos="6525"/>
              </w:tabs>
              <w:rPr>
                <w:color w:val="000000" w:themeColor="text1"/>
              </w:rPr>
            </w:pPr>
          </w:p>
        </w:tc>
      </w:tr>
      <w:tr w:rsidR="000D7D05" w:rsidRPr="00D77AD4" w14:paraId="4900BA3E" w14:textId="77777777" w:rsidTr="002851F2">
        <w:tc>
          <w:tcPr>
            <w:tcW w:w="1282" w:type="dxa"/>
            <w:gridSpan w:val="2"/>
          </w:tcPr>
          <w:p w14:paraId="456A98C1" w14:textId="77777777" w:rsidR="000D7D05" w:rsidRPr="00D77AD4" w:rsidRDefault="000D7D05" w:rsidP="000D7D05">
            <w:pPr>
              <w:tabs>
                <w:tab w:val="left" w:pos="6525"/>
              </w:tabs>
              <w:rPr>
                <w:color w:val="000000" w:themeColor="text1"/>
              </w:rPr>
            </w:pPr>
          </w:p>
        </w:tc>
        <w:tc>
          <w:tcPr>
            <w:tcW w:w="12291" w:type="dxa"/>
            <w:gridSpan w:val="4"/>
          </w:tcPr>
          <w:p w14:paraId="257307D8" w14:textId="77777777" w:rsidR="000D7D05" w:rsidRPr="00D77AD4" w:rsidRDefault="000D7D05" w:rsidP="000D7D05">
            <w:pPr>
              <w:tabs>
                <w:tab w:val="left" w:pos="6525"/>
              </w:tabs>
              <w:rPr>
                <w:color w:val="000000" w:themeColor="text1"/>
              </w:rPr>
            </w:pPr>
          </w:p>
        </w:tc>
      </w:tr>
      <w:tr w:rsidR="000D7D05" w:rsidRPr="00D77AD4" w14:paraId="7AD1DB9B" w14:textId="77777777" w:rsidTr="002851F2">
        <w:tc>
          <w:tcPr>
            <w:tcW w:w="1282" w:type="dxa"/>
            <w:gridSpan w:val="2"/>
          </w:tcPr>
          <w:p w14:paraId="3BF5AF05" w14:textId="77777777" w:rsidR="000D7D05" w:rsidRPr="00D77AD4" w:rsidRDefault="000D7D05" w:rsidP="000D7D05">
            <w:pPr>
              <w:tabs>
                <w:tab w:val="left" w:pos="6525"/>
              </w:tabs>
              <w:rPr>
                <w:color w:val="000000" w:themeColor="text1"/>
              </w:rPr>
            </w:pPr>
          </w:p>
        </w:tc>
        <w:tc>
          <w:tcPr>
            <w:tcW w:w="12291" w:type="dxa"/>
            <w:gridSpan w:val="4"/>
          </w:tcPr>
          <w:p w14:paraId="5B482C21" w14:textId="77777777" w:rsidR="000D7D05" w:rsidRPr="00D77AD4" w:rsidRDefault="000D7D05" w:rsidP="000D7D05">
            <w:pPr>
              <w:tabs>
                <w:tab w:val="left" w:pos="6525"/>
              </w:tabs>
              <w:rPr>
                <w:color w:val="000000" w:themeColor="text1"/>
              </w:rPr>
            </w:pPr>
          </w:p>
        </w:tc>
      </w:tr>
      <w:tr w:rsidR="000D7D05" w:rsidRPr="00D77AD4" w14:paraId="2AD83804" w14:textId="77777777" w:rsidTr="002851F2">
        <w:tc>
          <w:tcPr>
            <w:tcW w:w="1282" w:type="dxa"/>
            <w:gridSpan w:val="2"/>
          </w:tcPr>
          <w:p w14:paraId="5FE2BF8B" w14:textId="77777777" w:rsidR="000D7D05" w:rsidRPr="00D77AD4" w:rsidRDefault="000D7D05" w:rsidP="000D7D05">
            <w:pPr>
              <w:tabs>
                <w:tab w:val="left" w:pos="6525"/>
              </w:tabs>
              <w:rPr>
                <w:color w:val="000000" w:themeColor="text1"/>
              </w:rPr>
            </w:pPr>
          </w:p>
        </w:tc>
        <w:tc>
          <w:tcPr>
            <w:tcW w:w="12291" w:type="dxa"/>
            <w:gridSpan w:val="4"/>
          </w:tcPr>
          <w:p w14:paraId="18DB299D" w14:textId="77777777" w:rsidR="000D7D05" w:rsidRPr="00D77AD4" w:rsidRDefault="000D7D05" w:rsidP="000D7D05">
            <w:pPr>
              <w:tabs>
                <w:tab w:val="left" w:pos="6525"/>
              </w:tabs>
              <w:rPr>
                <w:color w:val="000000" w:themeColor="text1"/>
              </w:rPr>
            </w:pPr>
          </w:p>
        </w:tc>
      </w:tr>
      <w:tr w:rsidR="000D7D05" w:rsidRPr="00D77AD4" w14:paraId="5877A376" w14:textId="77777777" w:rsidTr="002851F2">
        <w:tc>
          <w:tcPr>
            <w:tcW w:w="1282" w:type="dxa"/>
            <w:gridSpan w:val="2"/>
          </w:tcPr>
          <w:p w14:paraId="43E9ABF9" w14:textId="77777777" w:rsidR="000D7D05" w:rsidRPr="00D77AD4" w:rsidRDefault="000D7D05" w:rsidP="000D7D05">
            <w:pPr>
              <w:tabs>
                <w:tab w:val="left" w:pos="6525"/>
              </w:tabs>
              <w:rPr>
                <w:color w:val="000000" w:themeColor="text1"/>
              </w:rPr>
            </w:pPr>
          </w:p>
        </w:tc>
        <w:tc>
          <w:tcPr>
            <w:tcW w:w="12291" w:type="dxa"/>
            <w:gridSpan w:val="4"/>
          </w:tcPr>
          <w:p w14:paraId="767743F9" w14:textId="77777777" w:rsidR="000D7D05" w:rsidRPr="00D77AD4" w:rsidRDefault="000D7D05" w:rsidP="000D7D05">
            <w:pPr>
              <w:tabs>
                <w:tab w:val="left" w:pos="6525"/>
              </w:tabs>
              <w:rPr>
                <w:color w:val="000000" w:themeColor="text1"/>
              </w:rPr>
            </w:pPr>
          </w:p>
        </w:tc>
      </w:tr>
      <w:tr w:rsidR="000D7D05" w:rsidRPr="00D77AD4" w14:paraId="5D5F6870" w14:textId="77777777" w:rsidTr="002851F2">
        <w:tc>
          <w:tcPr>
            <w:tcW w:w="1282" w:type="dxa"/>
            <w:gridSpan w:val="2"/>
          </w:tcPr>
          <w:p w14:paraId="00C6D763" w14:textId="77777777" w:rsidR="000D7D05" w:rsidRPr="00D77AD4" w:rsidRDefault="000D7D05" w:rsidP="000D7D05">
            <w:pPr>
              <w:tabs>
                <w:tab w:val="left" w:pos="6525"/>
              </w:tabs>
              <w:rPr>
                <w:color w:val="000000" w:themeColor="text1"/>
              </w:rPr>
            </w:pPr>
          </w:p>
        </w:tc>
        <w:tc>
          <w:tcPr>
            <w:tcW w:w="12291" w:type="dxa"/>
            <w:gridSpan w:val="4"/>
          </w:tcPr>
          <w:p w14:paraId="6741AB8F" w14:textId="77777777" w:rsidR="000D7D05" w:rsidRPr="00D77AD4" w:rsidRDefault="000D7D05" w:rsidP="000D7D05">
            <w:pPr>
              <w:tabs>
                <w:tab w:val="left" w:pos="6525"/>
              </w:tabs>
              <w:rPr>
                <w:color w:val="000000" w:themeColor="text1"/>
              </w:rPr>
            </w:pPr>
          </w:p>
        </w:tc>
      </w:tr>
      <w:tr w:rsidR="000D7D05" w:rsidRPr="00D77AD4" w14:paraId="3460ED69" w14:textId="77777777" w:rsidTr="002851F2">
        <w:tc>
          <w:tcPr>
            <w:tcW w:w="1282" w:type="dxa"/>
            <w:gridSpan w:val="2"/>
          </w:tcPr>
          <w:p w14:paraId="127A3B48" w14:textId="77777777" w:rsidR="000D7D05" w:rsidRPr="00D77AD4" w:rsidRDefault="000D7D05" w:rsidP="000D7D05">
            <w:pPr>
              <w:tabs>
                <w:tab w:val="left" w:pos="6525"/>
              </w:tabs>
              <w:rPr>
                <w:color w:val="000000" w:themeColor="text1"/>
              </w:rPr>
            </w:pPr>
          </w:p>
        </w:tc>
        <w:tc>
          <w:tcPr>
            <w:tcW w:w="12291" w:type="dxa"/>
            <w:gridSpan w:val="4"/>
          </w:tcPr>
          <w:p w14:paraId="7640F0C0" w14:textId="77777777" w:rsidR="000D7D05" w:rsidRPr="00D77AD4" w:rsidRDefault="000D7D05" w:rsidP="000D7D05">
            <w:pPr>
              <w:tabs>
                <w:tab w:val="left" w:pos="6525"/>
              </w:tabs>
              <w:rPr>
                <w:color w:val="000000" w:themeColor="text1"/>
              </w:rPr>
            </w:pPr>
          </w:p>
        </w:tc>
      </w:tr>
      <w:tr w:rsidR="000D7D05" w:rsidRPr="00D77AD4" w14:paraId="3A9F5C24" w14:textId="77777777" w:rsidTr="002851F2">
        <w:tc>
          <w:tcPr>
            <w:tcW w:w="1282" w:type="dxa"/>
            <w:gridSpan w:val="2"/>
          </w:tcPr>
          <w:p w14:paraId="0580B222" w14:textId="77777777" w:rsidR="000D7D05" w:rsidRPr="00D77AD4" w:rsidRDefault="000D7D05" w:rsidP="000D7D05">
            <w:pPr>
              <w:tabs>
                <w:tab w:val="left" w:pos="6525"/>
              </w:tabs>
              <w:rPr>
                <w:color w:val="000000" w:themeColor="text1"/>
              </w:rPr>
            </w:pPr>
          </w:p>
        </w:tc>
        <w:tc>
          <w:tcPr>
            <w:tcW w:w="12291" w:type="dxa"/>
            <w:gridSpan w:val="4"/>
          </w:tcPr>
          <w:p w14:paraId="353E85CA" w14:textId="77777777" w:rsidR="000D7D05" w:rsidRPr="00D77AD4" w:rsidRDefault="000D7D05" w:rsidP="000D7D05">
            <w:pPr>
              <w:tabs>
                <w:tab w:val="left" w:pos="6525"/>
              </w:tabs>
              <w:rPr>
                <w:color w:val="000000" w:themeColor="text1"/>
              </w:rPr>
            </w:pPr>
          </w:p>
        </w:tc>
      </w:tr>
      <w:tr w:rsidR="000D7D05" w:rsidRPr="00D77AD4" w14:paraId="420DFE5F" w14:textId="77777777" w:rsidTr="002851F2">
        <w:tc>
          <w:tcPr>
            <w:tcW w:w="1282" w:type="dxa"/>
            <w:gridSpan w:val="2"/>
          </w:tcPr>
          <w:p w14:paraId="0E9EAF0B" w14:textId="77777777" w:rsidR="000D7D05" w:rsidRPr="00D77AD4" w:rsidRDefault="000D7D05" w:rsidP="000D7D05">
            <w:pPr>
              <w:tabs>
                <w:tab w:val="left" w:pos="6525"/>
              </w:tabs>
              <w:rPr>
                <w:color w:val="000000" w:themeColor="text1"/>
              </w:rPr>
            </w:pPr>
          </w:p>
        </w:tc>
        <w:tc>
          <w:tcPr>
            <w:tcW w:w="12291" w:type="dxa"/>
            <w:gridSpan w:val="4"/>
          </w:tcPr>
          <w:p w14:paraId="78ADE3ED" w14:textId="77777777" w:rsidR="000D7D05" w:rsidRPr="00D77AD4" w:rsidRDefault="000D7D05" w:rsidP="000D7D05">
            <w:pPr>
              <w:tabs>
                <w:tab w:val="left" w:pos="6525"/>
              </w:tabs>
              <w:rPr>
                <w:color w:val="000000" w:themeColor="text1"/>
              </w:rPr>
            </w:pPr>
          </w:p>
        </w:tc>
      </w:tr>
      <w:tr w:rsidR="000D7D05" w:rsidRPr="00D77AD4" w14:paraId="5077246B" w14:textId="77777777" w:rsidTr="002851F2">
        <w:tc>
          <w:tcPr>
            <w:tcW w:w="1282" w:type="dxa"/>
            <w:gridSpan w:val="2"/>
          </w:tcPr>
          <w:p w14:paraId="2DE46558" w14:textId="77777777" w:rsidR="000D7D05" w:rsidRPr="00D77AD4" w:rsidRDefault="000D7D05" w:rsidP="000D7D05">
            <w:pPr>
              <w:tabs>
                <w:tab w:val="left" w:pos="6525"/>
              </w:tabs>
              <w:rPr>
                <w:color w:val="000000" w:themeColor="text1"/>
              </w:rPr>
            </w:pPr>
          </w:p>
        </w:tc>
        <w:tc>
          <w:tcPr>
            <w:tcW w:w="12291" w:type="dxa"/>
            <w:gridSpan w:val="4"/>
          </w:tcPr>
          <w:p w14:paraId="2E10AAD9" w14:textId="77777777" w:rsidR="000D7D05" w:rsidRPr="00D77AD4" w:rsidRDefault="000D7D05" w:rsidP="000D7D05">
            <w:pPr>
              <w:tabs>
                <w:tab w:val="left" w:pos="6525"/>
              </w:tabs>
              <w:rPr>
                <w:color w:val="000000" w:themeColor="text1"/>
              </w:rPr>
            </w:pPr>
          </w:p>
        </w:tc>
      </w:tr>
      <w:tr w:rsidR="000D7D05" w:rsidRPr="00D77AD4" w14:paraId="1CB2E91A" w14:textId="77777777" w:rsidTr="002851F2">
        <w:tc>
          <w:tcPr>
            <w:tcW w:w="1282" w:type="dxa"/>
            <w:gridSpan w:val="2"/>
          </w:tcPr>
          <w:p w14:paraId="05BCF1B2" w14:textId="77777777" w:rsidR="000D7D05" w:rsidRPr="00D77AD4" w:rsidRDefault="000D7D05" w:rsidP="000D7D05">
            <w:pPr>
              <w:tabs>
                <w:tab w:val="left" w:pos="6525"/>
              </w:tabs>
              <w:rPr>
                <w:color w:val="000000" w:themeColor="text1"/>
              </w:rPr>
            </w:pPr>
          </w:p>
        </w:tc>
        <w:tc>
          <w:tcPr>
            <w:tcW w:w="12291" w:type="dxa"/>
            <w:gridSpan w:val="4"/>
          </w:tcPr>
          <w:p w14:paraId="3C90DE74" w14:textId="77777777" w:rsidR="000D7D05" w:rsidRPr="00D77AD4" w:rsidRDefault="000D7D05" w:rsidP="000D7D05">
            <w:pPr>
              <w:tabs>
                <w:tab w:val="left" w:pos="6525"/>
              </w:tabs>
              <w:rPr>
                <w:color w:val="000000" w:themeColor="text1"/>
              </w:rPr>
            </w:pPr>
          </w:p>
        </w:tc>
      </w:tr>
      <w:tr w:rsidR="000D7D05" w:rsidRPr="00D77AD4" w14:paraId="656A80C3" w14:textId="77777777" w:rsidTr="002851F2">
        <w:tc>
          <w:tcPr>
            <w:tcW w:w="1282" w:type="dxa"/>
            <w:gridSpan w:val="2"/>
          </w:tcPr>
          <w:p w14:paraId="16A53F93" w14:textId="77777777" w:rsidR="000D7D05" w:rsidRPr="00D77AD4" w:rsidRDefault="000D7D05" w:rsidP="000D7D05">
            <w:pPr>
              <w:tabs>
                <w:tab w:val="left" w:pos="6525"/>
              </w:tabs>
              <w:rPr>
                <w:color w:val="000000" w:themeColor="text1"/>
              </w:rPr>
            </w:pPr>
          </w:p>
        </w:tc>
        <w:tc>
          <w:tcPr>
            <w:tcW w:w="12291" w:type="dxa"/>
            <w:gridSpan w:val="4"/>
          </w:tcPr>
          <w:p w14:paraId="5C84958F" w14:textId="77777777" w:rsidR="000D7D05" w:rsidRPr="00D77AD4" w:rsidRDefault="000D7D05" w:rsidP="000D7D05">
            <w:pPr>
              <w:tabs>
                <w:tab w:val="left" w:pos="6525"/>
              </w:tabs>
              <w:rPr>
                <w:color w:val="000000" w:themeColor="text1"/>
              </w:rPr>
            </w:pPr>
          </w:p>
        </w:tc>
      </w:tr>
      <w:tr w:rsidR="000D7D05" w:rsidRPr="00D77AD4" w14:paraId="6901586E" w14:textId="77777777" w:rsidTr="002851F2">
        <w:tc>
          <w:tcPr>
            <w:tcW w:w="1282" w:type="dxa"/>
            <w:gridSpan w:val="2"/>
          </w:tcPr>
          <w:p w14:paraId="41DAB5AC" w14:textId="77777777" w:rsidR="000D7D05" w:rsidRPr="00D77AD4" w:rsidRDefault="000D7D05" w:rsidP="000D7D05">
            <w:pPr>
              <w:tabs>
                <w:tab w:val="left" w:pos="6525"/>
              </w:tabs>
              <w:rPr>
                <w:color w:val="000000" w:themeColor="text1"/>
              </w:rPr>
            </w:pPr>
          </w:p>
        </w:tc>
        <w:tc>
          <w:tcPr>
            <w:tcW w:w="12291" w:type="dxa"/>
            <w:gridSpan w:val="4"/>
          </w:tcPr>
          <w:p w14:paraId="7E78527C" w14:textId="77777777" w:rsidR="000D7D05" w:rsidRPr="00D77AD4" w:rsidRDefault="000D7D05" w:rsidP="000D7D05">
            <w:pPr>
              <w:tabs>
                <w:tab w:val="left" w:pos="6525"/>
              </w:tabs>
              <w:rPr>
                <w:color w:val="000000" w:themeColor="text1"/>
              </w:rPr>
            </w:pPr>
          </w:p>
        </w:tc>
      </w:tr>
      <w:tr w:rsidR="000D7D05" w:rsidRPr="00D77AD4" w14:paraId="4B3D958C" w14:textId="77777777" w:rsidTr="002851F2">
        <w:tc>
          <w:tcPr>
            <w:tcW w:w="1282" w:type="dxa"/>
            <w:gridSpan w:val="2"/>
          </w:tcPr>
          <w:p w14:paraId="73AA57B0" w14:textId="77777777" w:rsidR="000D7D05" w:rsidRPr="00D77AD4" w:rsidRDefault="000D7D05" w:rsidP="000D7D05">
            <w:pPr>
              <w:tabs>
                <w:tab w:val="left" w:pos="6525"/>
              </w:tabs>
              <w:rPr>
                <w:color w:val="000000" w:themeColor="text1"/>
              </w:rPr>
            </w:pPr>
          </w:p>
        </w:tc>
        <w:tc>
          <w:tcPr>
            <w:tcW w:w="12291" w:type="dxa"/>
            <w:gridSpan w:val="4"/>
          </w:tcPr>
          <w:p w14:paraId="68F2F212" w14:textId="77777777" w:rsidR="000D7D05" w:rsidRPr="00D77AD4" w:rsidRDefault="000D7D05" w:rsidP="000D7D05">
            <w:pPr>
              <w:tabs>
                <w:tab w:val="left" w:pos="6525"/>
              </w:tabs>
              <w:rPr>
                <w:color w:val="000000" w:themeColor="text1"/>
              </w:rPr>
            </w:pPr>
          </w:p>
        </w:tc>
      </w:tr>
      <w:tr w:rsidR="000D7D05" w:rsidRPr="00D77AD4" w14:paraId="4CD1A7D8" w14:textId="77777777" w:rsidTr="002851F2">
        <w:tc>
          <w:tcPr>
            <w:tcW w:w="1282" w:type="dxa"/>
            <w:gridSpan w:val="2"/>
          </w:tcPr>
          <w:p w14:paraId="149F031D" w14:textId="77777777" w:rsidR="000D7D05" w:rsidRPr="00D77AD4" w:rsidRDefault="000D7D05" w:rsidP="000D7D05">
            <w:pPr>
              <w:tabs>
                <w:tab w:val="left" w:pos="6525"/>
              </w:tabs>
              <w:rPr>
                <w:color w:val="000000" w:themeColor="text1"/>
              </w:rPr>
            </w:pPr>
          </w:p>
        </w:tc>
        <w:tc>
          <w:tcPr>
            <w:tcW w:w="12291" w:type="dxa"/>
            <w:gridSpan w:val="4"/>
          </w:tcPr>
          <w:p w14:paraId="33472E8D" w14:textId="77777777" w:rsidR="000D7D05" w:rsidRPr="00D77AD4" w:rsidRDefault="000D7D05" w:rsidP="000D7D05">
            <w:pPr>
              <w:tabs>
                <w:tab w:val="left" w:pos="6525"/>
              </w:tabs>
              <w:rPr>
                <w:color w:val="000000" w:themeColor="text1"/>
              </w:rPr>
            </w:pPr>
          </w:p>
        </w:tc>
      </w:tr>
      <w:tr w:rsidR="000D7D05" w:rsidRPr="00D77AD4" w14:paraId="431FA7F9" w14:textId="77777777" w:rsidTr="002851F2">
        <w:tc>
          <w:tcPr>
            <w:tcW w:w="1282" w:type="dxa"/>
            <w:gridSpan w:val="2"/>
          </w:tcPr>
          <w:p w14:paraId="2220F465" w14:textId="77777777" w:rsidR="000D7D05" w:rsidRPr="00D77AD4" w:rsidRDefault="000D7D05" w:rsidP="000D7D05">
            <w:pPr>
              <w:tabs>
                <w:tab w:val="left" w:pos="6525"/>
              </w:tabs>
              <w:rPr>
                <w:color w:val="000000" w:themeColor="text1"/>
              </w:rPr>
            </w:pPr>
          </w:p>
        </w:tc>
        <w:tc>
          <w:tcPr>
            <w:tcW w:w="12291" w:type="dxa"/>
            <w:gridSpan w:val="4"/>
          </w:tcPr>
          <w:p w14:paraId="654C81E2" w14:textId="77777777" w:rsidR="000D7D05" w:rsidRPr="00D77AD4" w:rsidRDefault="000D7D05" w:rsidP="000D7D05">
            <w:pPr>
              <w:tabs>
                <w:tab w:val="left" w:pos="6525"/>
              </w:tabs>
              <w:rPr>
                <w:color w:val="000000" w:themeColor="text1"/>
              </w:rPr>
            </w:pPr>
          </w:p>
        </w:tc>
      </w:tr>
      <w:tr w:rsidR="000D7D05" w:rsidRPr="00D77AD4" w14:paraId="2681FFD0" w14:textId="77777777" w:rsidTr="002851F2">
        <w:tc>
          <w:tcPr>
            <w:tcW w:w="1282" w:type="dxa"/>
            <w:gridSpan w:val="2"/>
          </w:tcPr>
          <w:p w14:paraId="307BD260" w14:textId="77777777" w:rsidR="000D7D05" w:rsidRPr="00D77AD4" w:rsidRDefault="000D7D05" w:rsidP="000D7D05">
            <w:pPr>
              <w:tabs>
                <w:tab w:val="left" w:pos="6525"/>
              </w:tabs>
              <w:rPr>
                <w:color w:val="000000" w:themeColor="text1"/>
              </w:rPr>
            </w:pPr>
          </w:p>
        </w:tc>
        <w:tc>
          <w:tcPr>
            <w:tcW w:w="12291" w:type="dxa"/>
            <w:gridSpan w:val="4"/>
          </w:tcPr>
          <w:p w14:paraId="19427B54" w14:textId="77777777" w:rsidR="000D7D05" w:rsidRPr="00D77AD4" w:rsidRDefault="000D7D05" w:rsidP="000D7D05">
            <w:pPr>
              <w:tabs>
                <w:tab w:val="left" w:pos="6525"/>
              </w:tabs>
              <w:rPr>
                <w:color w:val="000000" w:themeColor="text1"/>
              </w:rPr>
            </w:pPr>
          </w:p>
        </w:tc>
      </w:tr>
      <w:tr w:rsidR="000D7D05" w:rsidRPr="00D77AD4" w14:paraId="6EB80B03" w14:textId="77777777" w:rsidTr="002851F2">
        <w:tc>
          <w:tcPr>
            <w:tcW w:w="1282" w:type="dxa"/>
            <w:gridSpan w:val="2"/>
          </w:tcPr>
          <w:p w14:paraId="643F8E2D" w14:textId="77777777" w:rsidR="000D7D05" w:rsidRPr="00D77AD4" w:rsidRDefault="000D7D05" w:rsidP="000D7D05">
            <w:pPr>
              <w:tabs>
                <w:tab w:val="left" w:pos="6525"/>
              </w:tabs>
              <w:rPr>
                <w:color w:val="000000" w:themeColor="text1"/>
              </w:rPr>
            </w:pPr>
          </w:p>
        </w:tc>
        <w:tc>
          <w:tcPr>
            <w:tcW w:w="12291" w:type="dxa"/>
            <w:gridSpan w:val="4"/>
          </w:tcPr>
          <w:p w14:paraId="753E365A" w14:textId="77777777" w:rsidR="000D7D05" w:rsidRPr="00D77AD4" w:rsidRDefault="000D7D05" w:rsidP="000D7D05">
            <w:pPr>
              <w:tabs>
                <w:tab w:val="left" w:pos="6525"/>
              </w:tabs>
              <w:rPr>
                <w:color w:val="000000" w:themeColor="text1"/>
              </w:rPr>
            </w:pPr>
          </w:p>
        </w:tc>
      </w:tr>
      <w:tr w:rsidR="000D7D05" w:rsidRPr="00D77AD4" w14:paraId="55254328" w14:textId="77777777" w:rsidTr="002851F2">
        <w:tc>
          <w:tcPr>
            <w:tcW w:w="1282" w:type="dxa"/>
            <w:gridSpan w:val="2"/>
          </w:tcPr>
          <w:p w14:paraId="7B7250DD" w14:textId="77777777" w:rsidR="000D7D05" w:rsidRPr="00D77AD4" w:rsidRDefault="000D7D05" w:rsidP="000D7D05">
            <w:pPr>
              <w:tabs>
                <w:tab w:val="left" w:pos="6525"/>
              </w:tabs>
              <w:rPr>
                <w:color w:val="000000" w:themeColor="text1"/>
              </w:rPr>
            </w:pPr>
          </w:p>
        </w:tc>
        <w:tc>
          <w:tcPr>
            <w:tcW w:w="12291" w:type="dxa"/>
            <w:gridSpan w:val="4"/>
          </w:tcPr>
          <w:p w14:paraId="6B952E7C" w14:textId="77777777" w:rsidR="000D7D05" w:rsidRPr="00D77AD4" w:rsidRDefault="000D7D05" w:rsidP="000D7D05">
            <w:pPr>
              <w:tabs>
                <w:tab w:val="left" w:pos="6525"/>
              </w:tabs>
              <w:rPr>
                <w:color w:val="000000" w:themeColor="text1"/>
              </w:rPr>
            </w:pPr>
          </w:p>
        </w:tc>
      </w:tr>
      <w:tr w:rsidR="000D7D05" w:rsidRPr="00D77AD4" w14:paraId="328647D8" w14:textId="77777777" w:rsidTr="002851F2">
        <w:tc>
          <w:tcPr>
            <w:tcW w:w="1282" w:type="dxa"/>
            <w:gridSpan w:val="2"/>
          </w:tcPr>
          <w:p w14:paraId="118E35F8" w14:textId="77777777" w:rsidR="000D7D05" w:rsidRPr="00D77AD4" w:rsidRDefault="000D7D05" w:rsidP="000D7D05">
            <w:pPr>
              <w:tabs>
                <w:tab w:val="left" w:pos="6525"/>
              </w:tabs>
              <w:rPr>
                <w:color w:val="000000" w:themeColor="text1"/>
              </w:rPr>
            </w:pPr>
          </w:p>
        </w:tc>
        <w:tc>
          <w:tcPr>
            <w:tcW w:w="12291" w:type="dxa"/>
            <w:gridSpan w:val="4"/>
          </w:tcPr>
          <w:p w14:paraId="17B915CE" w14:textId="77777777" w:rsidR="000D7D05" w:rsidRPr="00D77AD4" w:rsidRDefault="000D7D05" w:rsidP="000D7D05">
            <w:pPr>
              <w:tabs>
                <w:tab w:val="left" w:pos="6525"/>
              </w:tabs>
              <w:rPr>
                <w:color w:val="000000" w:themeColor="text1"/>
              </w:rPr>
            </w:pPr>
          </w:p>
        </w:tc>
      </w:tr>
      <w:tr w:rsidR="000D7D05" w:rsidRPr="00D77AD4" w14:paraId="557BA5D3" w14:textId="77777777" w:rsidTr="002851F2">
        <w:tc>
          <w:tcPr>
            <w:tcW w:w="1282" w:type="dxa"/>
            <w:gridSpan w:val="2"/>
          </w:tcPr>
          <w:p w14:paraId="2D52434C" w14:textId="77777777" w:rsidR="000D7D05" w:rsidRPr="00D77AD4" w:rsidRDefault="000D7D05" w:rsidP="000D7D05">
            <w:pPr>
              <w:tabs>
                <w:tab w:val="left" w:pos="6525"/>
              </w:tabs>
              <w:rPr>
                <w:color w:val="000000" w:themeColor="text1"/>
              </w:rPr>
            </w:pPr>
          </w:p>
        </w:tc>
        <w:tc>
          <w:tcPr>
            <w:tcW w:w="12291" w:type="dxa"/>
            <w:gridSpan w:val="4"/>
          </w:tcPr>
          <w:p w14:paraId="47EC761A" w14:textId="77777777" w:rsidR="000D7D05" w:rsidRPr="00D77AD4" w:rsidRDefault="000D7D05" w:rsidP="000D7D05">
            <w:pPr>
              <w:tabs>
                <w:tab w:val="left" w:pos="6525"/>
              </w:tabs>
              <w:rPr>
                <w:color w:val="000000" w:themeColor="text1"/>
              </w:rPr>
            </w:pPr>
          </w:p>
        </w:tc>
      </w:tr>
      <w:tr w:rsidR="000D7D05" w:rsidRPr="00D77AD4" w14:paraId="1B9F0D25" w14:textId="77777777" w:rsidTr="002851F2">
        <w:tc>
          <w:tcPr>
            <w:tcW w:w="1282" w:type="dxa"/>
            <w:gridSpan w:val="2"/>
          </w:tcPr>
          <w:p w14:paraId="03957C74" w14:textId="77777777" w:rsidR="000D7D05" w:rsidRPr="00D77AD4" w:rsidRDefault="000D7D05" w:rsidP="000D7D05">
            <w:pPr>
              <w:tabs>
                <w:tab w:val="left" w:pos="6525"/>
              </w:tabs>
              <w:rPr>
                <w:color w:val="000000" w:themeColor="text1"/>
              </w:rPr>
            </w:pPr>
          </w:p>
        </w:tc>
        <w:tc>
          <w:tcPr>
            <w:tcW w:w="12291" w:type="dxa"/>
            <w:gridSpan w:val="4"/>
          </w:tcPr>
          <w:p w14:paraId="18D417BB" w14:textId="77777777" w:rsidR="000D7D05" w:rsidRPr="00D77AD4" w:rsidRDefault="000D7D05" w:rsidP="000D7D05">
            <w:pPr>
              <w:tabs>
                <w:tab w:val="left" w:pos="6525"/>
              </w:tabs>
              <w:rPr>
                <w:color w:val="000000" w:themeColor="text1"/>
              </w:rPr>
            </w:pPr>
          </w:p>
        </w:tc>
      </w:tr>
      <w:tr w:rsidR="000D7D05" w:rsidRPr="00D77AD4" w14:paraId="26DB45FC" w14:textId="77777777" w:rsidTr="002851F2">
        <w:tc>
          <w:tcPr>
            <w:tcW w:w="1282" w:type="dxa"/>
            <w:gridSpan w:val="2"/>
          </w:tcPr>
          <w:p w14:paraId="3FC7FE5C" w14:textId="77777777" w:rsidR="000D7D05" w:rsidRPr="00D77AD4" w:rsidRDefault="000D7D05" w:rsidP="000D7D05">
            <w:pPr>
              <w:tabs>
                <w:tab w:val="left" w:pos="6525"/>
              </w:tabs>
              <w:rPr>
                <w:color w:val="000000" w:themeColor="text1"/>
              </w:rPr>
            </w:pPr>
          </w:p>
        </w:tc>
        <w:tc>
          <w:tcPr>
            <w:tcW w:w="12291" w:type="dxa"/>
            <w:gridSpan w:val="4"/>
          </w:tcPr>
          <w:p w14:paraId="7675F8EB" w14:textId="77777777" w:rsidR="000D7D05" w:rsidRPr="00D77AD4" w:rsidRDefault="000D7D05" w:rsidP="000D7D05">
            <w:pPr>
              <w:tabs>
                <w:tab w:val="left" w:pos="6525"/>
              </w:tabs>
              <w:rPr>
                <w:color w:val="000000" w:themeColor="text1"/>
              </w:rPr>
            </w:pPr>
          </w:p>
        </w:tc>
      </w:tr>
      <w:tr w:rsidR="000D7D05" w:rsidRPr="00D77AD4" w14:paraId="30E7F169" w14:textId="77777777" w:rsidTr="002851F2">
        <w:tc>
          <w:tcPr>
            <w:tcW w:w="1282" w:type="dxa"/>
            <w:gridSpan w:val="2"/>
          </w:tcPr>
          <w:p w14:paraId="45189CB4" w14:textId="77777777" w:rsidR="000D7D05" w:rsidRPr="00D77AD4" w:rsidRDefault="000D7D05" w:rsidP="000D7D05">
            <w:pPr>
              <w:tabs>
                <w:tab w:val="left" w:pos="6525"/>
              </w:tabs>
              <w:rPr>
                <w:color w:val="000000" w:themeColor="text1"/>
              </w:rPr>
            </w:pPr>
          </w:p>
        </w:tc>
        <w:tc>
          <w:tcPr>
            <w:tcW w:w="12291" w:type="dxa"/>
            <w:gridSpan w:val="4"/>
          </w:tcPr>
          <w:p w14:paraId="5C407C28" w14:textId="77777777" w:rsidR="000D7D05" w:rsidRPr="00D77AD4" w:rsidRDefault="000D7D05" w:rsidP="000D7D05">
            <w:pPr>
              <w:tabs>
                <w:tab w:val="left" w:pos="6525"/>
              </w:tabs>
              <w:rPr>
                <w:color w:val="000000" w:themeColor="text1"/>
              </w:rPr>
            </w:pPr>
          </w:p>
        </w:tc>
      </w:tr>
      <w:tr w:rsidR="000D7D05" w:rsidRPr="00D77AD4" w14:paraId="614A6CBC" w14:textId="77777777" w:rsidTr="002851F2">
        <w:tc>
          <w:tcPr>
            <w:tcW w:w="1282" w:type="dxa"/>
            <w:gridSpan w:val="2"/>
          </w:tcPr>
          <w:p w14:paraId="4D250BAE" w14:textId="77777777" w:rsidR="000D7D05" w:rsidRPr="00D77AD4" w:rsidRDefault="000D7D05" w:rsidP="000D7D05">
            <w:pPr>
              <w:tabs>
                <w:tab w:val="left" w:pos="6525"/>
              </w:tabs>
              <w:rPr>
                <w:color w:val="000000" w:themeColor="text1"/>
              </w:rPr>
            </w:pPr>
          </w:p>
        </w:tc>
        <w:tc>
          <w:tcPr>
            <w:tcW w:w="12291" w:type="dxa"/>
            <w:gridSpan w:val="4"/>
          </w:tcPr>
          <w:p w14:paraId="213DF771" w14:textId="77777777" w:rsidR="000D7D05" w:rsidRPr="00D77AD4" w:rsidRDefault="000D7D05" w:rsidP="000D7D05">
            <w:pPr>
              <w:tabs>
                <w:tab w:val="left" w:pos="6525"/>
              </w:tabs>
              <w:rPr>
                <w:color w:val="000000" w:themeColor="text1"/>
              </w:rPr>
            </w:pPr>
          </w:p>
        </w:tc>
      </w:tr>
      <w:tr w:rsidR="000D7D05" w:rsidRPr="00D77AD4" w14:paraId="5D7B2066" w14:textId="77777777" w:rsidTr="002851F2">
        <w:tc>
          <w:tcPr>
            <w:tcW w:w="1282" w:type="dxa"/>
            <w:gridSpan w:val="2"/>
          </w:tcPr>
          <w:p w14:paraId="7F3A5B75" w14:textId="77777777" w:rsidR="000D7D05" w:rsidRPr="00D77AD4" w:rsidRDefault="000D7D05" w:rsidP="000D7D05">
            <w:pPr>
              <w:tabs>
                <w:tab w:val="left" w:pos="6525"/>
              </w:tabs>
              <w:rPr>
                <w:color w:val="000000" w:themeColor="text1"/>
              </w:rPr>
            </w:pPr>
          </w:p>
        </w:tc>
        <w:tc>
          <w:tcPr>
            <w:tcW w:w="12291" w:type="dxa"/>
            <w:gridSpan w:val="4"/>
          </w:tcPr>
          <w:p w14:paraId="7CD39EAC" w14:textId="77777777" w:rsidR="000D7D05" w:rsidRPr="00D77AD4" w:rsidRDefault="000D7D05" w:rsidP="000D7D05">
            <w:pPr>
              <w:tabs>
                <w:tab w:val="left" w:pos="6525"/>
              </w:tabs>
              <w:rPr>
                <w:color w:val="000000" w:themeColor="text1"/>
              </w:rPr>
            </w:pPr>
          </w:p>
        </w:tc>
      </w:tr>
      <w:tr w:rsidR="000D7D05" w:rsidRPr="00D77AD4" w14:paraId="4AF1A3AD" w14:textId="77777777" w:rsidTr="002851F2">
        <w:tc>
          <w:tcPr>
            <w:tcW w:w="1282" w:type="dxa"/>
            <w:gridSpan w:val="2"/>
          </w:tcPr>
          <w:p w14:paraId="5796C2E5" w14:textId="77777777" w:rsidR="000D7D05" w:rsidRPr="00D77AD4" w:rsidRDefault="000D7D05" w:rsidP="000D7D05">
            <w:pPr>
              <w:tabs>
                <w:tab w:val="left" w:pos="6525"/>
              </w:tabs>
              <w:rPr>
                <w:color w:val="000000" w:themeColor="text1"/>
              </w:rPr>
            </w:pPr>
          </w:p>
        </w:tc>
        <w:tc>
          <w:tcPr>
            <w:tcW w:w="12291" w:type="dxa"/>
            <w:gridSpan w:val="4"/>
          </w:tcPr>
          <w:p w14:paraId="4DBF9CDD" w14:textId="77777777" w:rsidR="000D7D05" w:rsidRPr="00D77AD4" w:rsidRDefault="000D7D05" w:rsidP="000D7D05">
            <w:pPr>
              <w:tabs>
                <w:tab w:val="left" w:pos="6525"/>
              </w:tabs>
              <w:rPr>
                <w:color w:val="000000" w:themeColor="text1"/>
              </w:rPr>
            </w:pPr>
          </w:p>
        </w:tc>
      </w:tr>
      <w:tr w:rsidR="000D7D05" w:rsidRPr="00D77AD4" w14:paraId="47B48F02" w14:textId="77777777" w:rsidTr="002851F2">
        <w:tc>
          <w:tcPr>
            <w:tcW w:w="1282" w:type="dxa"/>
            <w:gridSpan w:val="2"/>
          </w:tcPr>
          <w:p w14:paraId="3320F213" w14:textId="77777777" w:rsidR="000D7D05" w:rsidRPr="00D77AD4" w:rsidRDefault="000D7D05" w:rsidP="000D7D05">
            <w:pPr>
              <w:tabs>
                <w:tab w:val="left" w:pos="6525"/>
              </w:tabs>
              <w:rPr>
                <w:color w:val="000000" w:themeColor="text1"/>
              </w:rPr>
            </w:pPr>
          </w:p>
        </w:tc>
        <w:tc>
          <w:tcPr>
            <w:tcW w:w="12291" w:type="dxa"/>
            <w:gridSpan w:val="4"/>
          </w:tcPr>
          <w:p w14:paraId="11F38EA8" w14:textId="77777777" w:rsidR="000D7D05" w:rsidRPr="00D77AD4" w:rsidRDefault="000D7D05" w:rsidP="000D7D05">
            <w:pPr>
              <w:tabs>
                <w:tab w:val="left" w:pos="6525"/>
              </w:tabs>
              <w:rPr>
                <w:color w:val="000000" w:themeColor="text1"/>
              </w:rPr>
            </w:pPr>
          </w:p>
        </w:tc>
      </w:tr>
      <w:tr w:rsidR="000D7D05" w:rsidRPr="00D77AD4" w14:paraId="34E98E72" w14:textId="77777777" w:rsidTr="002851F2">
        <w:tc>
          <w:tcPr>
            <w:tcW w:w="1282" w:type="dxa"/>
            <w:gridSpan w:val="2"/>
          </w:tcPr>
          <w:p w14:paraId="74DF209B" w14:textId="77777777" w:rsidR="000D7D05" w:rsidRPr="00D77AD4" w:rsidRDefault="000D7D05" w:rsidP="000D7D05">
            <w:pPr>
              <w:tabs>
                <w:tab w:val="left" w:pos="6525"/>
              </w:tabs>
              <w:rPr>
                <w:color w:val="000000" w:themeColor="text1"/>
              </w:rPr>
            </w:pPr>
          </w:p>
        </w:tc>
        <w:tc>
          <w:tcPr>
            <w:tcW w:w="12291" w:type="dxa"/>
            <w:gridSpan w:val="4"/>
          </w:tcPr>
          <w:p w14:paraId="2EF2D531" w14:textId="77777777" w:rsidR="000D7D05" w:rsidRPr="00D77AD4" w:rsidRDefault="000D7D05" w:rsidP="000D7D05">
            <w:pPr>
              <w:tabs>
                <w:tab w:val="left" w:pos="6525"/>
              </w:tabs>
              <w:rPr>
                <w:color w:val="000000" w:themeColor="text1"/>
              </w:rPr>
            </w:pPr>
          </w:p>
        </w:tc>
      </w:tr>
      <w:tr w:rsidR="000D7D05" w:rsidRPr="00D77AD4" w14:paraId="2DC7AD86" w14:textId="77777777" w:rsidTr="002851F2">
        <w:tc>
          <w:tcPr>
            <w:tcW w:w="1282" w:type="dxa"/>
            <w:gridSpan w:val="2"/>
          </w:tcPr>
          <w:p w14:paraId="7F0A767D" w14:textId="77777777" w:rsidR="000D7D05" w:rsidRPr="00D77AD4" w:rsidRDefault="000D7D05" w:rsidP="000D7D05">
            <w:pPr>
              <w:tabs>
                <w:tab w:val="left" w:pos="6525"/>
              </w:tabs>
              <w:rPr>
                <w:color w:val="000000" w:themeColor="text1"/>
              </w:rPr>
            </w:pPr>
          </w:p>
        </w:tc>
        <w:tc>
          <w:tcPr>
            <w:tcW w:w="12291" w:type="dxa"/>
            <w:gridSpan w:val="4"/>
          </w:tcPr>
          <w:p w14:paraId="4F7099C3" w14:textId="77777777" w:rsidR="000D7D05" w:rsidRPr="00D77AD4" w:rsidRDefault="000D7D05" w:rsidP="000D7D05">
            <w:pPr>
              <w:tabs>
                <w:tab w:val="left" w:pos="6525"/>
              </w:tabs>
              <w:rPr>
                <w:color w:val="000000" w:themeColor="text1"/>
              </w:rPr>
            </w:pPr>
          </w:p>
        </w:tc>
      </w:tr>
      <w:tr w:rsidR="000D7D05" w:rsidRPr="00D77AD4" w14:paraId="13BDE1D1" w14:textId="77777777" w:rsidTr="002851F2">
        <w:tc>
          <w:tcPr>
            <w:tcW w:w="1282" w:type="dxa"/>
            <w:gridSpan w:val="2"/>
          </w:tcPr>
          <w:p w14:paraId="6058C5CB" w14:textId="77777777" w:rsidR="000D7D05" w:rsidRPr="00D77AD4" w:rsidRDefault="000D7D05" w:rsidP="000D7D05">
            <w:pPr>
              <w:tabs>
                <w:tab w:val="left" w:pos="6525"/>
              </w:tabs>
              <w:rPr>
                <w:color w:val="000000" w:themeColor="text1"/>
              </w:rPr>
            </w:pPr>
          </w:p>
        </w:tc>
        <w:tc>
          <w:tcPr>
            <w:tcW w:w="12291" w:type="dxa"/>
            <w:gridSpan w:val="4"/>
          </w:tcPr>
          <w:p w14:paraId="48A8EDF6" w14:textId="77777777" w:rsidR="000D7D05" w:rsidRPr="00D77AD4" w:rsidRDefault="000D7D05" w:rsidP="000D7D05">
            <w:pPr>
              <w:tabs>
                <w:tab w:val="left" w:pos="6525"/>
              </w:tabs>
              <w:rPr>
                <w:color w:val="000000" w:themeColor="text1"/>
              </w:rPr>
            </w:pPr>
          </w:p>
        </w:tc>
      </w:tr>
      <w:tr w:rsidR="000D7D05" w:rsidRPr="00D77AD4" w14:paraId="2248544A" w14:textId="77777777" w:rsidTr="002851F2">
        <w:tc>
          <w:tcPr>
            <w:tcW w:w="1282" w:type="dxa"/>
            <w:gridSpan w:val="2"/>
          </w:tcPr>
          <w:p w14:paraId="768CD488" w14:textId="77777777" w:rsidR="000D7D05" w:rsidRPr="00D77AD4" w:rsidRDefault="000D7D05" w:rsidP="000D7D05">
            <w:pPr>
              <w:tabs>
                <w:tab w:val="left" w:pos="6525"/>
              </w:tabs>
              <w:rPr>
                <w:color w:val="000000" w:themeColor="text1"/>
              </w:rPr>
            </w:pPr>
          </w:p>
        </w:tc>
        <w:tc>
          <w:tcPr>
            <w:tcW w:w="12291" w:type="dxa"/>
            <w:gridSpan w:val="4"/>
          </w:tcPr>
          <w:p w14:paraId="13C25BCC" w14:textId="77777777" w:rsidR="000D7D05" w:rsidRPr="00D77AD4" w:rsidRDefault="000D7D05" w:rsidP="000D7D05">
            <w:pPr>
              <w:tabs>
                <w:tab w:val="left" w:pos="6525"/>
              </w:tabs>
              <w:rPr>
                <w:color w:val="000000" w:themeColor="text1"/>
              </w:rPr>
            </w:pPr>
          </w:p>
        </w:tc>
      </w:tr>
      <w:tr w:rsidR="000D7D05" w:rsidRPr="00D77AD4" w14:paraId="361CD1B8" w14:textId="77777777" w:rsidTr="002851F2">
        <w:tc>
          <w:tcPr>
            <w:tcW w:w="1282" w:type="dxa"/>
            <w:gridSpan w:val="2"/>
          </w:tcPr>
          <w:p w14:paraId="4BD650AE" w14:textId="77777777" w:rsidR="000D7D05" w:rsidRPr="00D77AD4" w:rsidRDefault="000D7D05" w:rsidP="000D7D05">
            <w:pPr>
              <w:tabs>
                <w:tab w:val="left" w:pos="6525"/>
              </w:tabs>
              <w:rPr>
                <w:color w:val="000000" w:themeColor="text1"/>
              </w:rPr>
            </w:pPr>
          </w:p>
        </w:tc>
        <w:tc>
          <w:tcPr>
            <w:tcW w:w="12291" w:type="dxa"/>
            <w:gridSpan w:val="4"/>
          </w:tcPr>
          <w:p w14:paraId="77E20D15" w14:textId="77777777" w:rsidR="000D7D05" w:rsidRPr="00D77AD4" w:rsidRDefault="000D7D05" w:rsidP="000D7D05">
            <w:pPr>
              <w:tabs>
                <w:tab w:val="left" w:pos="6525"/>
              </w:tabs>
              <w:rPr>
                <w:color w:val="000000" w:themeColor="text1"/>
              </w:rPr>
            </w:pPr>
          </w:p>
        </w:tc>
      </w:tr>
      <w:tr w:rsidR="000D7D05" w:rsidRPr="00D77AD4" w14:paraId="57382A46" w14:textId="77777777" w:rsidTr="002851F2">
        <w:tc>
          <w:tcPr>
            <w:tcW w:w="1282" w:type="dxa"/>
            <w:gridSpan w:val="2"/>
          </w:tcPr>
          <w:p w14:paraId="0AA659B0" w14:textId="77777777" w:rsidR="000D7D05" w:rsidRPr="00D77AD4" w:rsidRDefault="000D7D05" w:rsidP="000D7D05">
            <w:pPr>
              <w:tabs>
                <w:tab w:val="left" w:pos="6525"/>
              </w:tabs>
              <w:rPr>
                <w:color w:val="000000" w:themeColor="text1"/>
              </w:rPr>
            </w:pPr>
          </w:p>
        </w:tc>
        <w:tc>
          <w:tcPr>
            <w:tcW w:w="12291" w:type="dxa"/>
            <w:gridSpan w:val="4"/>
          </w:tcPr>
          <w:p w14:paraId="2ACB603F" w14:textId="77777777" w:rsidR="000D7D05" w:rsidRPr="00D77AD4" w:rsidRDefault="000D7D05" w:rsidP="000D7D05">
            <w:pPr>
              <w:tabs>
                <w:tab w:val="left" w:pos="6525"/>
              </w:tabs>
              <w:rPr>
                <w:color w:val="000000" w:themeColor="text1"/>
              </w:rPr>
            </w:pPr>
          </w:p>
        </w:tc>
      </w:tr>
      <w:tr w:rsidR="000D7D05" w:rsidRPr="00D77AD4" w14:paraId="472B8004" w14:textId="77777777" w:rsidTr="002851F2">
        <w:tc>
          <w:tcPr>
            <w:tcW w:w="1282" w:type="dxa"/>
            <w:gridSpan w:val="2"/>
          </w:tcPr>
          <w:p w14:paraId="20BAB405" w14:textId="77777777" w:rsidR="000D7D05" w:rsidRPr="00D77AD4" w:rsidRDefault="000D7D05" w:rsidP="000D7D05">
            <w:pPr>
              <w:tabs>
                <w:tab w:val="left" w:pos="6525"/>
              </w:tabs>
              <w:rPr>
                <w:color w:val="000000" w:themeColor="text1"/>
              </w:rPr>
            </w:pPr>
          </w:p>
        </w:tc>
        <w:tc>
          <w:tcPr>
            <w:tcW w:w="12291" w:type="dxa"/>
            <w:gridSpan w:val="4"/>
          </w:tcPr>
          <w:p w14:paraId="3598EF92" w14:textId="77777777" w:rsidR="000D7D05" w:rsidRPr="00D77AD4" w:rsidRDefault="000D7D05" w:rsidP="000D7D05">
            <w:pPr>
              <w:tabs>
                <w:tab w:val="left" w:pos="6525"/>
              </w:tabs>
              <w:rPr>
                <w:color w:val="000000" w:themeColor="text1"/>
              </w:rPr>
            </w:pPr>
          </w:p>
        </w:tc>
      </w:tr>
      <w:tr w:rsidR="000D7D05" w:rsidRPr="00D77AD4" w14:paraId="190EE17F" w14:textId="77777777" w:rsidTr="001E7FAB">
        <w:tc>
          <w:tcPr>
            <w:tcW w:w="1276" w:type="dxa"/>
          </w:tcPr>
          <w:p w14:paraId="28D9DAD6" w14:textId="45C84E80" w:rsidR="000D7D05" w:rsidRPr="00D77AD4" w:rsidRDefault="000D7D05" w:rsidP="000D7D05">
            <w:pPr>
              <w:tabs>
                <w:tab w:val="left" w:pos="6525"/>
              </w:tabs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D77AD4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№п/п</w:t>
            </w:r>
          </w:p>
        </w:tc>
        <w:tc>
          <w:tcPr>
            <w:tcW w:w="5066" w:type="dxa"/>
            <w:gridSpan w:val="2"/>
          </w:tcPr>
          <w:p w14:paraId="48AD0F32" w14:textId="223F9591" w:rsidR="000D7D05" w:rsidRPr="00D77AD4" w:rsidRDefault="000D7D05" w:rsidP="000D7D05">
            <w:pPr>
              <w:tabs>
                <w:tab w:val="left" w:pos="6525"/>
              </w:tabs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D77AD4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Ф.И.О.</w:t>
            </w:r>
          </w:p>
        </w:tc>
        <w:tc>
          <w:tcPr>
            <w:tcW w:w="2674" w:type="dxa"/>
          </w:tcPr>
          <w:p w14:paraId="322CC7A2" w14:textId="18003026" w:rsidR="000D7D05" w:rsidRPr="00D77AD4" w:rsidRDefault="000D7D05" w:rsidP="000D7D05">
            <w:pPr>
              <w:tabs>
                <w:tab w:val="left" w:pos="6525"/>
              </w:tabs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D77AD4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должность</w:t>
            </w:r>
          </w:p>
        </w:tc>
        <w:tc>
          <w:tcPr>
            <w:tcW w:w="1682" w:type="dxa"/>
          </w:tcPr>
          <w:p w14:paraId="7AF35CDA" w14:textId="7C18F9B7" w:rsidR="000D7D05" w:rsidRPr="00D77AD4" w:rsidRDefault="000D7D05" w:rsidP="000D7D05">
            <w:pPr>
              <w:tabs>
                <w:tab w:val="left" w:pos="6525"/>
              </w:tabs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D77AD4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подпись</w:t>
            </w:r>
          </w:p>
        </w:tc>
        <w:tc>
          <w:tcPr>
            <w:tcW w:w="2875" w:type="dxa"/>
          </w:tcPr>
          <w:p w14:paraId="653E1094" w14:textId="778D5EFB" w:rsidR="000D7D05" w:rsidRPr="00D77AD4" w:rsidRDefault="000D7D05" w:rsidP="000D7D05">
            <w:pPr>
              <w:tabs>
                <w:tab w:val="left" w:pos="6525"/>
              </w:tabs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D77AD4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Дата ознакомления с локальными актами</w:t>
            </w:r>
          </w:p>
        </w:tc>
      </w:tr>
      <w:tr w:rsidR="000D7D05" w:rsidRPr="00D77AD4" w14:paraId="2EFA6AFA" w14:textId="77777777" w:rsidTr="001E7FAB">
        <w:tc>
          <w:tcPr>
            <w:tcW w:w="1276" w:type="dxa"/>
            <w:vAlign w:val="center"/>
          </w:tcPr>
          <w:p w14:paraId="6AED95E8" w14:textId="05DA44D9" w:rsidR="000D7D05" w:rsidRPr="00D77AD4" w:rsidRDefault="000D7D05" w:rsidP="000D7D05">
            <w:pPr>
              <w:tabs>
                <w:tab w:val="left" w:pos="6525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7A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066" w:type="dxa"/>
            <w:gridSpan w:val="2"/>
            <w:vAlign w:val="center"/>
          </w:tcPr>
          <w:p w14:paraId="379CDE24" w14:textId="7AEA107B" w:rsidR="000D7D05" w:rsidRPr="00D77AD4" w:rsidRDefault="000D7D05" w:rsidP="000D7D05">
            <w:pPr>
              <w:tabs>
                <w:tab w:val="left" w:pos="6525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74" w:type="dxa"/>
            <w:vAlign w:val="center"/>
          </w:tcPr>
          <w:p w14:paraId="1802E478" w14:textId="3B5D0733" w:rsidR="000D7D05" w:rsidRPr="00D77AD4" w:rsidRDefault="000D7D05" w:rsidP="000D7D05">
            <w:pPr>
              <w:tabs>
                <w:tab w:val="left" w:pos="6525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682" w:type="dxa"/>
          </w:tcPr>
          <w:p w14:paraId="42039DD2" w14:textId="77777777" w:rsidR="000D7D05" w:rsidRPr="00D77AD4" w:rsidRDefault="000D7D05" w:rsidP="000D7D05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875" w:type="dxa"/>
          </w:tcPr>
          <w:p w14:paraId="1FCA4D0B" w14:textId="77777777" w:rsidR="000D7D05" w:rsidRPr="00D77AD4" w:rsidRDefault="000D7D05" w:rsidP="000D7D05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</w:tr>
      <w:tr w:rsidR="000D7D05" w:rsidRPr="00D77AD4" w14:paraId="21A5D892" w14:textId="77777777" w:rsidTr="001E7FAB">
        <w:tc>
          <w:tcPr>
            <w:tcW w:w="1276" w:type="dxa"/>
            <w:vAlign w:val="center"/>
          </w:tcPr>
          <w:p w14:paraId="57E6B357" w14:textId="002AF205" w:rsidR="000D7D05" w:rsidRPr="00D77AD4" w:rsidRDefault="000D7D05" w:rsidP="000D7D05">
            <w:pPr>
              <w:tabs>
                <w:tab w:val="left" w:pos="6525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7A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5066" w:type="dxa"/>
            <w:gridSpan w:val="2"/>
            <w:vAlign w:val="center"/>
          </w:tcPr>
          <w:p w14:paraId="487AE520" w14:textId="5FC3995D" w:rsidR="000D7D05" w:rsidRPr="00D77AD4" w:rsidRDefault="000D7D05" w:rsidP="000D7D05">
            <w:pPr>
              <w:tabs>
                <w:tab w:val="left" w:pos="6525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74" w:type="dxa"/>
            <w:vAlign w:val="center"/>
          </w:tcPr>
          <w:p w14:paraId="2DB4D245" w14:textId="0087408A" w:rsidR="000D7D05" w:rsidRPr="00D77AD4" w:rsidRDefault="000D7D05" w:rsidP="000D7D05">
            <w:pPr>
              <w:tabs>
                <w:tab w:val="left" w:pos="6525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682" w:type="dxa"/>
          </w:tcPr>
          <w:p w14:paraId="0CF36C26" w14:textId="77777777" w:rsidR="000D7D05" w:rsidRPr="00D77AD4" w:rsidRDefault="000D7D05" w:rsidP="000D7D05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875" w:type="dxa"/>
          </w:tcPr>
          <w:p w14:paraId="7188A16D" w14:textId="77777777" w:rsidR="000D7D05" w:rsidRPr="00D77AD4" w:rsidRDefault="000D7D05" w:rsidP="000D7D05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</w:tr>
      <w:tr w:rsidR="000D7D05" w:rsidRPr="00D77AD4" w14:paraId="1CA29A91" w14:textId="77777777" w:rsidTr="001E7FAB">
        <w:tc>
          <w:tcPr>
            <w:tcW w:w="1276" w:type="dxa"/>
            <w:vAlign w:val="center"/>
          </w:tcPr>
          <w:p w14:paraId="72722A2F" w14:textId="3890FDA3" w:rsidR="000D7D05" w:rsidRPr="00D77AD4" w:rsidRDefault="000D7D05" w:rsidP="000D7D05">
            <w:pPr>
              <w:tabs>
                <w:tab w:val="left" w:pos="6525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7A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5066" w:type="dxa"/>
            <w:gridSpan w:val="2"/>
            <w:vAlign w:val="center"/>
          </w:tcPr>
          <w:p w14:paraId="20C9426A" w14:textId="31E127DA" w:rsidR="000D7D05" w:rsidRPr="00D77AD4" w:rsidRDefault="000D7D05" w:rsidP="000D7D05">
            <w:pPr>
              <w:tabs>
                <w:tab w:val="left" w:pos="6525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74" w:type="dxa"/>
            <w:vAlign w:val="center"/>
          </w:tcPr>
          <w:p w14:paraId="6405A15D" w14:textId="6DDF7D91" w:rsidR="000D7D05" w:rsidRPr="00D77AD4" w:rsidRDefault="000D7D05" w:rsidP="000D7D05">
            <w:pPr>
              <w:tabs>
                <w:tab w:val="left" w:pos="6525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682" w:type="dxa"/>
          </w:tcPr>
          <w:p w14:paraId="470C6A37" w14:textId="77777777" w:rsidR="000D7D05" w:rsidRPr="00D77AD4" w:rsidRDefault="000D7D05" w:rsidP="000D7D05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875" w:type="dxa"/>
          </w:tcPr>
          <w:p w14:paraId="42539C5E" w14:textId="77777777" w:rsidR="000D7D05" w:rsidRPr="00D77AD4" w:rsidRDefault="000D7D05" w:rsidP="000D7D05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</w:tr>
      <w:tr w:rsidR="000D7D05" w:rsidRPr="00D77AD4" w14:paraId="1DCB0951" w14:textId="77777777" w:rsidTr="001E7FAB">
        <w:tc>
          <w:tcPr>
            <w:tcW w:w="1276" w:type="dxa"/>
            <w:vAlign w:val="center"/>
          </w:tcPr>
          <w:p w14:paraId="25106D0B" w14:textId="46F63FA1" w:rsidR="000D7D05" w:rsidRPr="00D77AD4" w:rsidRDefault="000D7D05" w:rsidP="000D7D05">
            <w:pPr>
              <w:tabs>
                <w:tab w:val="left" w:pos="6525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7A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5066" w:type="dxa"/>
            <w:gridSpan w:val="2"/>
            <w:vAlign w:val="center"/>
          </w:tcPr>
          <w:p w14:paraId="0233F39A" w14:textId="3589C1BD" w:rsidR="000D7D05" w:rsidRPr="00D77AD4" w:rsidRDefault="000D7D05" w:rsidP="000D7D05">
            <w:pPr>
              <w:tabs>
                <w:tab w:val="left" w:pos="6525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74" w:type="dxa"/>
            <w:vAlign w:val="center"/>
          </w:tcPr>
          <w:p w14:paraId="1E14FBB1" w14:textId="25C2998F" w:rsidR="000D7D05" w:rsidRPr="00D77AD4" w:rsidRDefault="000D7D05" w:rsidP="000D7D05">
            <w:pPr>
              <w:tabs>
                <w:tab w:val="left" w:pos="6525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682" w:type="dxa"/>
          </w:tcPr>
          <w:p w14:paraId="2608773E" w14:textId="77777777" w:rsidR="000D7D05" w:rsidRPr="00D77AD4" w:rsidRDefault="000D7D05" w:rsidP="000D7D05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875" w:type="dxa"/>
          </w:tcPr>
          <w:p w14:paraId="2DD34A02" w14:textId="77777777" w:rsidR="000D7D05" w:rsidRPr="00D77AD4" w:rsidRDefault="000D7D05" w:rsidP="000D7D05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</w:tr>
      <w:tr w:rsidR="000D7D05" w:rsidRPr="00D77AD4" w14:paraId="59C12FF3" w14:textId="77777777" w:rsidTr="001E7FAB">
        <w:tc>
          <w:tcPr>
            <w:tcW w:w="1276" w:type="dxa"/>
            <w:vAlign w:val="center"/>
          </w:tcPr>
          <w:p w14:paraId="1131330F" w14:textId="68ED2B9B" w:rsidR="000D7D05" w:rsidRPr="00D77AD4" w:rsidRDefault="000D7D05" w:rsidP="000D7D05">
            <w:pPr>
              <w:tabs>
                <w:tab w:val="left" w:pos="6525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7A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5066" w:type="dxa"/>
            <w:gridSpan w:val="2"/>
            <w:vAlign w:val="center"/>
          </w:tcPr>
          <w:p w14:paraId="278076A1" w14:textId="527EB6F2" w:rsidR="000D7D05" w:rsidRPr="00D77AD4" w:rsidRDefault="000D7D05" w:rsidP="000D7D05">
            <w:pPr>
              <w:tabs>
                <w:tab w:val="left" w:pos="6525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74" w:type="dxa"/>
            <w:vAlign w:val="center"/>
          </w:tcPr>
          <w:p w14:paraId="0653D077" w14:textId="00DA51BF" w:rsidR="000D7D05" w:rsidRPr="00D77AD4" w:rsidRDefault="000D7D05" w:rsidP="000D7D05">
            <w:pPr>
              <w:tabs>
                <w:tab w:val="left" w:pos="6525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682" w:type="dxa"/>
          </w:tcPr>
          <w:p w14:paraId="58710DC4" w14:textId="77777777" w:rsidR="000D7D05" w:rsidRPr="00D77AD4" w:rsidRDefault="000D7D05" w:rsidP="000D7D05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875" w:type="dxa"/>
          </w:tcPr>
          <w:p w14:paraId="0429FC50" w14:textId="77777777" w:rsidR="000D7D05" w:rsidRPr="00D77AD4" w:rsidRDefault="000D7D05" w:rsidP="000D7D05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</w:tr>
      <w:tr w:rsidR="000D7D05" w:rsidRPr="00D77AD4" w14:paraId="16F5F7C7" w14:textId="77777777" w:rsidTr="001E7FAB">
        <w:tc>
          <w:tcPr>
            <w:tcW w:w="1276" w:type="dxa"/>
            <w:vAlign w:val="center"/>
          </w:tcPr>
          <w:p w14:paraId="63596188" w14:textId="5AD47B9F" w:rsidR="000D7D05" w:rsidRPr="00D77AD4" w:rsidRDefault="000D7D05" w:rsidP="000D7D05">
            <w:pPr>
              <w:tabs>
                <w:tab w:val="left" w:pos="6525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7A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5066" w:type="dxa"/>
            <w:gridSpan w:val="2"/>
            <w:vAlign w:val="center"/>
          </w:tcPr>
          <w:p w14:paraId="76FF7997" w14:textId="63272CDE" w:rsidR="000D7D05" w:rsidRPr="00D77AD4" w:rsidRDefault="000D7D05" w:rsidP="000D7D05">
            <w:pPr>
              <w:tabs>
                <w:tab w:val="left" w:pos="6525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74" w:type="dxa"/>
            <w:vAlign w:val="center"/>
          </w:tcPr>
          <w:p w14:paraId="41E8983B" w14:textId="623D4259" w:rsidR="000D7D05" w:rsidRPr="00D77AD4" w:rsidRDefault="000D7D05" w:rsidP="000D7D05">
            <w:pPr>
              <w:tabs>
                <w:tab w:val="left" w:pos="6525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682" w:type="dxa"/>
          </w:tcPr>
          <w:p w14:paraId="1324EB60" w14:textId="77777777" w:rsidR="000D7D05" w:rsidRPr="00D77AD4" w:rsidRDefault="000D7D05" w:rsidP="000D7D05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875" w:type="dxa"/>
          </w:tcPr>
          <w:p w14:paraId="0A66707C" w14:textId="77777777" w:rsidR="000D7D05" w:rsidRPr="00D77AD4" w:rsidRDefault="000D7D05" w:rsidP="000D7D05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</w:tr>
      <w:tr w:rsidR="000D7D05" w:rsidRPr="00D77AD4" w14:paraId="5DE5BBCE" w14:textId="77777777" w:rsidTr="001E7FAB">
        <w:tc>
          <w:tcPr>
            <w:tcW w:w="1276" w:type="dxa"/>
            <w:vAlign w:val="center"/>
          </w:tcPr>
          <w:p w14:paraId="752F3FA4" w14:textId="37148529" w:rsidR="000D7D05" w:rsidRPr="00D77AD4" w:rsidRDefault="000D7D05" w:rsidP="000D7D05">
            <w:pPr>
              <w:tabs>
                <w:tab w:val="left" w:pos="6525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7A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5066" w:type="dxa"/>
            <w:gridSpan w:val="2"/>
            <w:vAlign w:val="center"/>
          </w:tcPr>
          <w:p w14:paraId="30A9792E" w14:textId="6E72097B" w:rsidR="000D7D05" w:rsidRPr="00D77AD4" w:rsidRDefault="000D7D05" w:rsidP="000D7D05">
            <w:pPr>
              <w:tabs>
                <w:tab w:val="left" w:pos="6525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74" w:type="dxa"/>
            <w:vAlign w:val="center"/>
          </w:tcPr>
          <w:p w14:paraId="709AA443" w14:textId="70F126FF" w:rsidR="000D7D05" w:rsidRPr="00D77AD4" w:rsidRDefault="000D7D05" w:rsidP="000D7D05">
            <w:pPr>
              <w:tabs>
                <w:tab w:val="left" w:pos="6525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682" w:type="dxa"/>
          </w:tcPr>
          <w:p w14:paraId="779C9446" w14:textId="77777777" w:rsidR="000D7D05" w:rsidRPr="00D77AD4" w:rsidRDefault="000D7D05" w:rsidP="000D7D05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875" w:type="dxa"/>
          </w:tcPr>
          <w:p w14:paraId="4CF13E09" w14:textId="77777777" w:rsidR="000D7D05" w:rsidRPr="00D77AD4" w:rsidRDefault="000D7D05" w:rsidP="000D7D05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</w:tr>
      <w:tr w:rsidR="000D7D05" w:rsidRPr="00D77AD4" w14:paraId="4822C17C" w14:textId="77777777" w:rsidTr="001E7FAB">
        <w:tc>
          <w:tcPr>
            <w:tcW w:w="1276" w:type="dxa"/>
            <w:vAlign w:val="center"/>
          </w:tcPr>
          <w:p w14:paraId="5162B430" w14:textId="2DFB553C" w:rsidR="000D7D05" w:rsidRPr="00D77AD4" w:rsidRDefault="000D7D05" w:rsidP="000D7D05">
            <w:pPr>
              <w:tabs>
                <w:tab w:val="left" w:pos="6525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7A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5066" w:type="dxa"/>
            <w:gridSpan w:val="2"/>
            <w:vAlign w:val="center"/>
          </w:tcPr>
          <w:p w14:paraId="52A773EC" w14:textId="3F6699D9" w:rsidR="000D7D05" w:rsidRPr="00D77AD4" w:rsidRDefault="000D7D05" w:rsidP="000D7D05">
            <w:pPr>
              <w:tabs>
                <w:tab w:val="left" w:pos="6525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74" w:type="dxa"/>
            <w:vAlign w:val="center"/>
          </w:tcPr>
          <w:p w14:paraId="7D170071" w14:textId="27E2B5D6" w:rsidR="000D7D05" w:rsidRPr="00D77AD4" w:rsidRDefault="000D7D05" w:rsidP="000D7D05">
            <w:pPr>
              <w:tabs>
                <w:tab w:val="left" w:pos="6525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682" w:type="dxa"/>
          </w:tcPr>
          <w:p w14:paraId="7678FBD7" w14:textId="77777777" w:rsidR="000D7D05" w:rsidRPr="00D77AD4" w:rsidRDefault="000D7D05" w:rsidP="000D7D05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875" w:type="dxa"/>
          </w:tcPr>
          <w:p w14:paraId="1A624CA3" w14:textId="77777777" w:rsidR="000D7D05" w:rsidRPr="00D77AD4" w:rsidRDefault="000D7D05" w:rsidP="000D7D05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</w:tr>
      <w:tr w:rsidR="000D7D05" w:rsidRPr="00D77AD4" w14:paraId="3B3F0983" w14:textId="77777777" w:rsidTr="001E7FAB">
        <w:tc>
          <w:tcPr>
            <w:tcW w:w="1276" w:type="dxa"/>
            <w:vAlign w:val="center"/>
          </w:tcPr>
          <w:p w14:paraId="78659BB1" w14:textId="6078A78C" w:rsidR="000D7D05" w:rsidRPr="00D77AD4" w:rsidRDefault="000D7D05" w:rsidP="000D7D05">
            <w:pPr>
              <w:tabs>
                <w:tab w:val="left" w:pos="6525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7A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5066" w:type="dxa"/>
            <w:gridSpan w:val="2"/>
            <w:vAlign w:val="center"/>
          </w:tcPr>
          <w:p w14:paraId="6D12D9D9" w14:textId="6643A632" w:rsidR="000D7D05" w:rsidRPr="00D77AD4" w:rsidRDefault="000D7D05" w:rsidP="000D7D05">
            <w:pPr>
              <w:tabs>
                <w:tab w:val="left" w:pos="6525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74" w:type="dxa"/>
            <w:vAlign w:val="center"/>
          </w:tcPr>
          <w:p w14:paraId="073C401D" w14:textId="5E290221" w:rsidR="000D7D05" w:rsidRPr="00D77AD4" w:rsidRDefault="000D7D05" w:rsidP="000D7D05">
            <w:pPr>
              <w:tabs>
                <w:tab w:val="left" w:pos="6525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682" w:type="dxa"/>
          </w:tcPr>
          <w:p w14:paraId="2D7449C4" w14:textId="77777777" w:rsidR="000D7D05" w:rsidRPr="00D77AD4" w:rsidRDefault="000D7D05" w:rsidP="000D7D05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875" w:type="dxa"/>
          </w:tcPr>
          <w:p w14:paraId="613EA4A4" w14:textId="77777777" w:rsidR="000D7D05" w:rsidRPr="00D77AD4" w:rsidRDefault="000D7D05" w:rsidP="000D7D05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</w:tr>
      <w:tr w:rsidR="000D7D05" w:rsidRPr="00D77AD4" w14:paraId="16C57C95" w14:textId="77777777" w:rsidTr="001E7FAB">
        <w:tc>
          <w:tcPr>
            <w:tcW w:w="1276" w:type="dxa"/>
            <w:vAlign w:val="center"/>
          </w:tcPr>
          <w:p w14:paraId="7C5CA993" w14:textId="54762CE4" w:rsidR="000D7D05" w:rsidRPr="00D77AD4" w:rsidRDefault="000D7D05" w:rsidP="000D7D05">
            <w:pPr>
              <w:tabs>
                <w:tab w:val="left" w:pos="6525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7A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5066" w:type="dxa"/>
            <w:gridSpan w:val="2"/>
            <w:vAlign w:val="center"/>
          </w:tcPr>
          <w:p w14:paraId="09E25515" w14:textId="0EA4D519" w:rsidR="000D7D05" w:rsidRPr="00D77AD4" w:rsidRDefault="000D7D05" w:rsidP="000D7D05">
            <w:pPr>
              <w:tabs>
                <w:tab w:val="left" w:pos="6525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74" w:type="dxa"/>
            <w:vAlign w:val="center"/>
          </w:tcPr>
          <w:p w14:paraId="4AE6B0AA" w14:textId="4C4BAFD1" w:rsidR="000D7D05" w:rsidRPr="00D77AD4" w:rsidRDefault="000D7D05" w:rsidP="000D7D05">
            <w:pPr>
              <w:tabs>
                <w:tab w:val="left" w:pos="6525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682" w:type="dxa"/>
          </w:tcPr>
          <w:p w14:paraId="0F143FC7" w14:textId="77777777" w:rsidR="000D7D05" w:rsidRPr="00D77AD4" w:rsidRDefault="000D7D05" w:rsidP="000D7D05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875" w:type="dxa"/>
          </w:tcPr>
          <w:p w14:paraId="16DF7CDA" w14:textId="77777777" w:rsidR="000D7D05" w:rsidRPr="00D77AD4" w:rsidRDefault="000D7D05" w:rsidP="000D7D05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</w:tr>
      <w:tr w:rsidR="000D7D05" w:rsidRPr="00D77AD4" w14:paraId="2F8197F6" w14:textId="77777777" w:rsidTr="001E7FAB">
        <w:tc>
          <w:tcPr>
            <w:tcW w:w="1276" w:type="dxa"/>
            <w:vAlign w:val="center"/>
          </w:tcPr>
          <w:p w14:paraId="31491B40" w14:textId="514D7872" w:rsidR="000D7D05" w:rsidRPr="00D77AD4" w:rsidRDefault="000D7D05" w:rsidP="000D7D05">
            <w:pPr>
              <w:tabs>
                <w:tab w:val="left" w:pos="6525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7A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5066" w:type="dxa"/>
            <w:gridSpan w:val="2"/>
            <w:vAlign w:val="center"/>
          </w:tcPr>
          <w:p w14:paraId="5CA725CA" w14:textId="77777777" w:rsidR="000D7D05" w:rsidRPr="00D77AD4" w:rsidRDefault="000D7D05" w:rsidP="000D7D05">
            <w:pPr>
              <w:tabs>
                <w:tab w:val="left" w:pos="6525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74" w:type="dxa"/>
            <w:vAlign w:val="center"/>
          </w:tcPr>
          <w:p w14:paraId="1361916C" w14:textId="648FD055" w:rsidR="000D7D05" w:rsidRPr="00D77AD4" w:rsidRDefault="000D7D05" w:rsidP="000D7D05">
            <w:pPr>
              <w:tabs>
                <w:tab w:val="left" w:pos="6525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682" w:type="dxa"/>
          </w:tcPr>
          <w:p w14:paraId="2114AA50" w14:textId="77777777" w:rsidR="000D7D05" w:rsidRPr="00D77AD4" w:rsidRDefault="000D7D05" w:rsidP="000D7D05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875" w:type="dxa"/>
          </w:tcPr>
          <w:p w14:paraId="30D67CE1" w14:textId="77777777" w:rsidR="000D7D05" w:rsidRPr="00D77AD4" w:rsidRDefault="000D7D05" w:rsidP="000D7D05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</w:tr>
      <w:tr w:rsidR="000D7D05" w:rsidRPr="00D77AD4" w14:paraId="4C99CA01" w14:textId="77777777" w:rsidTr="001E7FAB">
        <w:tc>
          <w:tcPr>
            <w:tcW w:w="1276" w:type="dxa"/>
            <w:vAlign w:val="center"/>
          </w:tcPr>
          <w:p w14:paraId="19AF7224" w14:textId="6ED60659" w:rsidR="000D7D05" w:rsidRPr="00D77AD4" w:rsidRDefault="000D7D05" w:rsidP="000D7D05">
            <w:pPr>
              <w:tabs>
                <w:tab w:val="left" w:pos="6525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7A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5066" w:type="dxa"/>
            <w:gridSpan w:val="2"/>
            <w:vAlign w:val="center"/>
          </w:tcPr>
          <w:p w14:paraId="7ABA8446" w14:textId="16CF71DB" w:rsidR="000D7D05" w:rsidRPr="00D77AD4" w:rsidRDefault="000D7D05" w:rsidP="000D7D05">
            <w:pPr>
              <w:tabs>
                <w:tab w:val="left" w:pos="6525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74" w:type="dxa"/>
            <w:vAlign w:val="center"/>
          </w:tcPr>
          <w:p w14:paraId="60717048" w14:textId="7C384C2E" w:rsidR="000D7D05" w:rsidRPr="00D77AD4" w:rsidRDefault="000D7D05" w:rsidP="000D7D05">
            <w:pPr>
              <w:tabs>
                <w:tab w:val="left" w:pos="6525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682" w:type="dxa"/>
          </w:tcPr>
          <w:p w14:paraId="7AED67EC" w14:textId="77777777" w:rsidR="000D7D05" w:rsidRPr="00D77AD4" w:rsidRDefault="000D7D05" w:rsidP="000D7D05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875" w:type="dxa"/>
          </w:tcPr>
          <w:p w14:paraId="00B8CCE9" w14:textId="77777777" w:rsidR="000D7D05" w:rsidRPr="00D77AD4" w:rsidRDefault="000D7D05" w:rsidP="000D7D05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</w:tr>
      <w:tr w:rsidR="000D7D05" w:rsidRPr="00D77AD4" w14:paraId="577A3D79" w14:textId="77777777" w:rsidTr="001E7FAB">
        <w:tc>
          <w:tcPr>
            <w:tcW w:w="1276" w:type="dxa"/>
            <w:vAlign w:val="center"/>
          </w:tcPr>
          <w:p w14:paraId="42E76D85" w14:textId="4CD69A57" w:rsidR="000D7D05" w:rsidRPr="00D77AD4" w:rsidRDefault="000D7D05" w:rsidP="000D7D05">
            <w:pPr>
              <w:tabs>
                <w:tab w:val="left" w:pos="6525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7A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5066" w:type="dxa"/>
            <w:gridSpan w:val="2"/>
            <w:vAlign w:val="center"/>
          </w:tcPr>
          <w:p w14:paraId="43614E80" w14:textId="1C402252" w:rsidR="000D7D05" w:rsidRPr="00D77AD4" w:rsidRDefault="000D7D05" w:rsidP="000D7D05">
            <w:pPr>
              <w:tabs>
                <w:tab w:val="left" w:pos="6525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74" w:type="dxa"/>
            <w:vAlign w:val="center"/>
          </w:tcPr>
          <w:p w14:paraId="070D4D69" w14:textId="2F4F9CD3" w:rsidR="000D7D05" w:rsidRPr="00D77AD4" w:rsidRDefault="000D7D05" w:rsidP="000D7D05">
            <w:pPr>
              <w:tabs>
                <w:tab w:val="left" w:pos="6525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682" w:type="dxa"/>
          </w:tcPr>
          <w:p w14:paraId="245F5E82" w14:textId="77777777" w:rsidR="000D7D05" w:rsidRPr="00D77AD4" w:rsidRDefault="000D7D05" w:rsidP="000D7D05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875" w:type="dxa"/>
          </w:tcPr>
          <w:p w14:paraId="79B95EE4" w14:textId="77777777" w:rsidR="000D7D05" w:rsidRPr="00D77AD4" w:rsidRDefault="000D7D05" w:rsidP="000D7D05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</w:tr>
      <w:tr w:rsidR="000D7D05" w:rsidRPr="00D77AD4" w14:paraId="29DA87FA" w14:textId="77777777" w:rsidTr="001E7FAB">
        <w:tc>
          <w:tcPr>
            <w:tcW w:w="1276" w:type="dxa"/>
            <w:vAlign w:val="center"/>
          </w:tcPr>
          <w:p w14:paraId="0795337C" w14:textId="40701582" w:rsidR="000D7D05" w:rsidRPr="00D77AD4" w:rsidRDefault="000D7D05" w:rsidP="000D7D05">
            <w:pPr>
              <w:tabs>
                <w:tab w:val="left" w:pos="6525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7A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5066" w:type="dxa"/>
            <w:gridSpan w:val="2"/>
            <w:vAlign w:val="center"/>
          </w:tcPr>
          <w:p w14:paraId="01E4DE70" w14:textId="112A3AFA" w:rsidR="000D7D05" w:rsidRPr="00D77AD4" w:rsidRDefault="000D7D05" w:rsidP="000D7D05">
            <w:pPr>
              <w:tabs>
                <w:tab w:val="left" w:pos="6525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74" w:type="dxa"/>
            <w:vAlign w:val="center"/>
          </w:tcPr>
          <w:p w14:paraId="44361F9E" w14:textId="63716B32" w:rsidR="000D7D05" w:rsidRPr="00D77AD4" w:rsidRDefault="000D7D05" w:rsidP="000D7D05">
            <w:pPr>
              <w:tabs>
                <w:tab w:val="left" w:pos="6525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682" w:type="dxa"/>
          </w:tcPr>
          <w:p w14:paraId="6B67BB54" w14:textId="77777777" w:rsidR="000D7D05" w:rsidRPr="00D77AD4" w:rsidRDefault="000D7D05" w:rsidP="000D7D05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875" w:type="dxa"/>
          </w:tcPr>
          <w:p w14:paraId="058A6893" w14:textId="77777777" w:rsidR="000D7D05" w:rsidRPr="00D77AD4" w:rsidRDefault="000D7D05" w:rsidP="000D7D05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</w:tr>
      <w:tr w:rsidR="000D7D05" w:rsidRPr="00D77AD4" w14:paraId="340FD8D5" w14:textId="77777777" w:rsidTr="001E7FAB">
        <w:tc>
          <w:tcPr>
            <w:tcW w:w="1276" w:type="dxa"/>
            <w:vAlign w:val="center"/>
          </w:tcPr>
          <w:p w14:paraId="4EBF18C9" w14:textId="2BF582B3" w:rsidR="000D7D05" w:rsidRPr="00D77AD4" w:rsidRDefault="000D7D05" w:rsidP="000D7D05">
            <w:pPr>
              <w:tabs>
                <w:tab w:val="left" w:pos="6525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7A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5066" w:type="dxa"/>
            <w:gridSpan w:val="2"/>
            <w:vAlign w:val="center"/>
          </w:tcPr>
          <w:p w14:paraId="1426B090" w14:textId="5DE865DD" w:rsidR="000D7D05" w:rsidRPr="00D77AD4" w:rsidRDefault="000D7D05" w:rsidP="000D7D05">
            <w:pPr>
              <w:tabs>
                <w:tab w:val="left" w:pos="6525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74" w:type="dxa"/>
            <w:vAlign w:val="center"/>
          </w:tcPr>
          <w:p w14:paraId="2B503A1D" w14:textId="1C254C2F" w:rsidR="000D7D05" w:rsidRPr="00D77AD4" w:rsidRDefault="000D7D05" w:rsidP="000D7D05">
            <w:pPr>
              <w:tabs>
                <w:tab w:val="left" w:pos="6525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682" w:type="dxa"/>
          </w:tcPr>
          <w:p w14:paraId="3FD22E0C" w14:textId="77777777" w:rsidR="000D7D05" w:rsidRPr="00D77AD4" w:rsidRDefault="000D7D05" w:rsidP="000D7D05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875" w:type="dxa"/>
          </w:tcPr>
          <w:p w14:paraId="7D3D4F15" w14:textId="77777777" w:rsidR="000D7D05" w:rsidRPr="00D77AD4" w:rsidRDefault="000D7D05" w:rsidP="000D7D05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</w:tr>
      <w:tr w:rsidR="000D7D05" w:rsidRPr="00D77AD4" w14:paraId="4C9B87F4" w14:textId="77777777" w:rsidTr="001E7FAB">
        <w:tc>
          <w:tcPr>
            <w:tcW w:w="1276" w:type="dxa"/>
            <w:vAlign w:val="center"/>
          </w:tcPr>
          <w:p w14:paraId="5EFE3520" w14:textId="629D1578" w:rsidR="000D7D05" w:rsidRPr="00D77AD4" w:rsidRDefault="000D7D05" w:rsidP="000D7D05">
            <w:pPr>
              <w:tabs>
                <w:tab w:val="left" w:pos="6525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7A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5066" w:type="dxa"/>
            <w:gridSpan w:val="2"/>
            <w:vAlign w:val="center"/>
          </w:tcPr>
          <w:p w14:paraId="5948ECFB" w14:textId="77D93411" w:rsidR="000D7D05" w:rsidRPr="00D77AD4" w:rsidRDefault="000D7D05" w:rsidP="000D7D05">
            <w:pPr>
              <w:tabs>
                <w:tab w:val="left" w:pos="6525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74" w:type="dxa"/>
            <w:vAlign w:val="center"/>
          </w:tcPr>
          <w:p w14:paraId="5DB849A6" w14:textId="3798B15E" w:rsidR="000D7D05" w:rsidRPr="00D77AD4" w:rsidRDefault="000D7D05" w:rsidP="000D7D05">
            <w:pPr>
              <w:tabs>
                <w:tab w:val="left" w:pos="6525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682" w:type="dxa"/>
          </w:tcPr>
          <w:p w14:paraId="01EE57CD" w14:textId="77777777" w:rsidR="000D7D05" w:rsidRPr="00D77AD4" w:rsidRDefault="000D7D05" w:rsidP="000D7D05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875" w:type="dxa"/>
          </w:tcPr>
          <w:p w14:paraId="2FAAF591" w14:textId="77777777" w:rsidR="000D7D05" w:rsidRPr="00D77AD4" w:rsidRDefault="000D7D05" w:rsidP="000D7D05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</w:tr>
      <w:tr w:rsidR="000D7D05" w:rsidRPr="00D77AD4" w14:paraId="3B0A4275" w14:textId="77777777" w:rsidTr="001E7FAB">
        <w:tc>
          <w:tcPr>
            <w:tcW w:w="1276" w:type="dxa"/>
            <w:vAlign w:val="center"/>
          </w:tcPr>
          <w:p w14:paraId="05BB890A" w14:textId="2C02C778" w:rsidR="000D7D05" w:rsidRPr="00D77AD4" w:rsidRDefault="000D7D05" w:rsidP="000D7D05">
            <w:pPr>
              <w:tabs>
                <w:tab w:val="left" w:pos="6525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7A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5066" w:type="dxa"/>
            <w:gridSpan w:val="2"/>
            <w:vAlign w:val="center"/>
          </w:tcPr>
          <w:p w14:paraId="0684FF9B" w14:textId="0073FF9C" w:rsidR="000D7D05" w:rsidRPr="00D77AD4" w:rsidRDefault="000D7D05" w:rsidP="000D7D05">
            <w:pPr>
              <w:tabs>
                <w:tab w:val="left" w:pos="6525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74" w:type="dxa"/>
            <w:vAlign w:val="center"/>
          </w:tcPr>
          <w:p w14:paraId="374E8EE9" w14:textId="62AF76F8" w:rsidR="000D7D05" w:rsidRPr="00D77AD4" w:rsidRDefault="000D7D05" w:rsidP="000D7D05">
            <w:pPr>
              <w:tabs>
                <w:tab w:val="left" w:pos="6525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682" w:type="dxa"/>
          </w:tcPr>
          <w:p w14:paraId="5BCD63EC" w14:textId="77777777" w:rsidR="000D7D05" w:rsidRPr="00D77AD4" w:rsidRDefault="000D7D05" w:rsidP="000D7D05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875" w:type="dxa"/>
          </w:tcPr>
          <w:p w14:paraId="717F486C" w14:textId="77777777" w:rsidR="000D7D05" w:rsidRPr="00D77AD4" w:rsidRDefault="000D7D05" w:rsidP="000D7D05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</w:tr>
      <w:tr w:rsidR="000D7D05" w:rsidRPr="00D77AD4" w14:paraId="2DC4A9D8" w14:textId="77777777" w:rsidTr="001E7FAB">
        <w:tc>
          <w:tcPr>
            <w:tcW w:w="1276" w:type="dxa"/>
            <w:vAlign w:val="center"/>
          </w:tcPr>
          <w:p w14:paraId="13A459A6" w14:textId="1B06862C" w:rsidR="000D7D05" w:rsidRPr="00D77AD4" w:rsidRDefault="000D7D05" w:rsidP="000D7D05">
            <w:pPr>
              <w:tabs>
                <w:tab w:val="left" w:pos="6525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7A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5066" w:type="dxa"/>
            <w:gridSpan w:val="2"/>
            <w:vAlign w:val="center"/>
          </w:tcPr>
          <w:p w14:paraId="230FF24C" w14:textId="0FDB313C" w:rsidR="000D7D05" w:rsidRPr="00D77AD4" w:rsidRDefault="000D7D05" w:rsidP="000D7D05">
            <w:pPr>
              <w:tabs>
                <w:tab w:val="left" w:pos="6525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74" w:type="dxa"/>
            <w:vAlign w:val="center"/>
          </w:tcPr>
          <w:p w14:paraId="35CF21E8" w14:textId="7D21AC48" w:rsidR="000D7D05" w:rsidRPr="00D77AD4" w:rsidRDefault="000D7D05" w:rsidP="000D7D05">
            <w:pPr>
              <w:tabs>
                <w:tab w:val="left" w:pos="6525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682" w:type="dxa"/>
          </w:tcPr>
          <w:p w14:paraId="66548204" w14:textId="77777777" w:rsidR="000D7D05" w:rsidRPr="00D77AD4" w:rsidRDefault="000D7D05" w:rsidP="000D7D05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875" w:type="dxa"/>
          </w:tcPr>
          <w:p w14:paraId="530CD142" w14:textId="77777777" w:rsidR="000D7D05" w:rsidRPr="00D77AD4" w:rsidRDefault="000D7D05" w:rsidP="000D7D05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</w:tr>
      <w:tr w:rsidR="000D7D05" w:rsidRPr="00D77AD4" w14:paraId="7958C4A5" w14:textId="77777777" w:rsidTr="001E7FAB">
        <w:tc>
          <w:tcPr>
            <w:tcW w:w="1276" w:type="dxa"/>
            <w:vAlign w:val="center"/>
          </w:tcPr>
          <w:p w14:paraId="6CB48747" w14:textId="42B73399" w:rsidR="000D7D05" w:rsidRPr="00D77AD4" w:rsidRDefault="000D7D05" w:rsidP="000D7D05">
            <w:pPr>
              <w:tabs>
                <w:tab w:val="left" w:pos="6525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7A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19</w:t>
            </w:r>
          </w:p>
        </w:tc>
        <w:tc>
          <w:tcPr>
            <w:tcW w:w="5066" w:type="dxa"/>
            <w:gridSpan w:val="2"/>
            <w:vAlign w:val="center"/>
          </w:tcPr>
          <w:p w14:paraId="64B69764" w14:textId="7EC19DE4" w:rsidR="000D7D05" w:rsidRPr="00D77AD4" w:rsidRDefault="000D7D05" w:rsidP="000D7D05">
            <w:pPr>
              <w:tabs>
                <w:tab w:val="left" w:pos="6525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74" w:type="dxa"/>
            <w:vAlign w:val="center"/>
          </w:tcPr>
          <w:p w14:paraId="4BDAC70C" w14:textId="66FC792D" w:rsidR="000D7D05" w:rsidRPr="00D77AD4" w:rsidRDefault="000D7D05" w:rsidP="000D7D05">
            <w:pPr>
              <w:tabs>
                <w:tab w:val="left" w:pos="6525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682" w:type="dxa"/>
          </w:tcPr>
          <w:p w14:paraId="2312EA88" w14:textId="77777777" w:rsidR="000D7D05" w:rsidRPr="00D77AD4" w:rsidRDefault="000D7D05" w:rsidP="000D7D05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875" w:type="dxa"/>
          </w:tcPr>
          <w:p w14:paraId="27BC2EB6" w14:textId="77777777" w:rsidR="000D7D05" w:rsidRPr="00D77AD4" w:rsidRDefault="000D7D05" w:rsidP="000D7D05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</w:tr>
      <w:tr w:rsidR="000D7D05" w:rsidRPr="00D77AD4" w14:paraId="0E8A50BC" w14:textId="77777777" w:rsidTr="001E7FAB">
        <w:tc>
          <w:tcPr>
            <w:tcW w:w="1276" w:type="dxa"/>
            <w:vAlign w:val="center"/>
          </w:tcPr>
          <w:p w14:paraId="5D7CE78C" w14:textId="6F32DE02" w:rsidR="000D7D05" w:rsidRPr="00D77AD4" w:rsidRDefault="000D7D05" w:rsidP="000D7D05">
            <w:pPr>
              <w:tabs>
                <w:tab w:val="left" w:pos="6525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7A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5066" w:type="dxa"/>
            <w:gridSpan w:val="2"/>
            <w:vAlign w:val="center"/>
          </w:tcPr>
          <w:p w14:paraId="1BCBDE92" w14:textId="172F1542" w:rsidR="000D7D05" w:rsidRPr="00D77AD4" w:rsidRDefault="000D7D05" w:rsidP="000D7D05">
            <w:pPr>
              <w:tabs>
                <w:tab w:val="left" w:pos="6525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74" w:type="dxa"/>
            <w:vAlign w:val="center"/>
          </w:tcPr>
          <w:p w14:paraId="7726526A" w14:textId="64D33F45" w:rsidR="000D7D05" w:rsidRPr="00D77AD4" w:rsidRDefault="000D7D05" w:rsidP="000D7D05">
            <w:pPr>
              <w:tabs>
                <w:tab w:val="left" w:pos="6525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682" w:type="dxa"/>
          </w:tcPr>
          <w:p w14:paraId="1434A25F" w14:textId="77777777" w:rsidR="000D7D05" w:rsidRPr="00D77AD4" w:rsidRDefault="000D7D05" w:rsidP="000D7D05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875" w:type="dxa"/>
          </w:tcPr>
          <w:p w14:paraId="4245E5B6" w14:textId="77777777" w:rsidR="000D7D05" w:rsidRPr="00D77AD4" w:rsidRDefault="000D7D05" w:rsidP="000D7D05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</w:tr>
      <w:tr w:rsidR="000D7D05" w:rsidRPr="00D77AD4" w14:paraId="59BF601D" w14:textId="77777777" w:rsidTr="001E7FAB">
        <w:tc>
          <w:tcPr>
            <w:tcW w:w="1276" w:type="dxa"/>
            <w:vAlign w:val="center"/>
          </w:tcPr>
          <w:p w14:paraId="6B47F910" w14:textId="1EC9002E" w:rsidR="000D7D05" w:rsidRPr="00D77AD4" w:rsidRDefault="000D7D05" w:rsidP="000D7D05">
            <w:pPr>
              <w:tabs>
                <w:tab w:val="left" w:pos="6525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7A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21</w:t>
            </w:r>
          </w:p>
        </w:tc>
        <w:tc>
          <w:tcPr>
            <w:tcW w:w="5066" w:type="dxa"/>
            <w:gridSpan w:val="2"/>
            <w:vAlign w:val="center"/>
          </w:tcPr>
          <w:p w14:paraId="432AC091" w14:textId="6E88E80F" w:rsidR="000D7D05" w:rsidRPr="00D77AD4" w:rsidRDefault="000D7D05" w:rsidP="000D7D05">
            <w:pPr>
              <w:tabs>
                <w:tab w:val="left" w:pos="6525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74" w:type="dxa"/>
            <w:vAlign w:val="center"/>
          </w:tcPr>
          <w:p w14:paraId="5A2A47ED" w14:textId="044F3AA1" w:rsidR="000D7D05" w:rsidRPr="00D77AD4" w:rsidRDefault="000D7D05" w:rsidP="000D7D05">
            <w:pPr>
              <w:tabs>
                <w:tab w:val="left" w:pos="6525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682" w:type="dxa"/>
          </w:tcPr>
          <w:p w14:paraId="2316335B" w14:textId="77777777" w:rsidR="000D7D05" w:rsidRPr="00D77AD4" w:rsidRDefault="000D7D05" w:rsidP="000D7D05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875" w:type="dxa"/>
          </w:tcPr>
          <w:p w14:paraId="25BCDEE3" w14:textId="77777777" w:rsidR="000D7D05" w:rsidRPr="00D77AD4" w:rsidRDefault="000D7D05" w:rsidP="000D7D05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</w:tr>
      <w:tr w:rsidR="000D7D05" w:rsidRPr="00D77AD4" w14:paraId="3765C956" w14:textId="77777777" w:rsidTr="001E7FAB">
        <w:tc>
          <w:tcPr>
            <w:tcW w:w="1276" w:type="dxa"/>
            <w:vAlign w:val="center"/>
          </w:tcPr>
          <w:p w14:paraId="1DD71479" w14:textId="2D114059" w:rsidR="000D7D05" w:rsidRPr="00D77AD4" w:rsidRDefault="000D7D05" w:rsidP="000D7D05">
            <w:pPr>
              <w:tabs>
                <w:tab w:val="left" w:pos="6525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7A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22</w:t>
            </w:r>
          </w:p>
        </w:tc>
        <w:tc>
          <w:tcPr>
            <w:tcW w:w="5066" w:type="dxa"/>
            <w:gridSpan w:val="2"/>
            <w:vAlign w:val="center"/>
          </w:tcPr>
          <w:p w14:paraId="5F393AED" w14:textId="27150BE6" w:rsidR="000D7D05" w:rsidRPr="00D77AD4" w:rsidRDefault="000D7D05" w:rsidP="000D7D05">
            <w:pPr>
              <w:tabs>
                <w:tab w:val="left" w:pos="6525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74" w:type="dxa"/>
            <w:vAlign w:val="center"/>
          </w:tcPr>
          <w:p w14:paraId="31966F30" w14:textId="153B82C9" w:rsidR="000D7D05" w:rsidRPr="00D77AD4" w:rsidRDefault="000D7D05" w:rsidP="000D7D05">
            <w:pPr>
              <w:tabs>
                <w:tab w:val="left" w:pos="6525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682" w:type="dxa"/>
          </w:tcPr>
          <w:p w14:paraId="73345D26" w14:textId="77777777" w:rsidR="000D7D05" w:rsidRPr="00D77AD4" w:rsidRDefault="000D7D05" w:rsidP="000D7D05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875" w:type="dxa"/>
          </w:tcPr>
          <w:p w14:paraId="3AE67D68" w14:textId="77777777" w:rsidR="000D7D05" w:rsidRPr="00D77AD4" w:rsidRDefault="000D7D05" w:rsidP="000D7D05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</w:tr>
      <w:tr w:rsidR="000D7D05" w:rsidRPr="00D77AD4" w14:paraId="7ED84043" w14:textId="77777777" w:rsidTr="001E7FAB">
        <w:tc>
          <w:tcPr>
            <w:tcW w:w="1276" w:type="dxa"/>
            <w:vAlign w:val="center"/>
          </w:tcPr>
          <w:p w14:paraId="56E9B7D1" w14:textId="76B87D2B" w:rsidR="000D7D05" w:rsidRPr="00D77AD4" w:rsidRDefault="000D7D05" w:rsidP="000D7D05">
            <w:pPr>
              <w:tabs>
                <w:tab w:val="left" w:pos="6525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7A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23</w:t>
            </w:r>
          </w:p>
        </w:tc>
        <w:tc>
          <w:tcPr>
            <w:tcW w:w="5066" w:type="dxa"/>
            <w:gridSpan w:val="2"/>
            <w:vAlign w:val="center"/>
          </w:tcPr>
          <w:p w14:paraId="5F3DA304" w14:textId="6B22D076" w:rsidR="000D7D05" w:rsidRPr="00D77AD4" w:rsidRDefault="000D7D05" w:rsidP="000D7D05">
            <w:pPr>
              <w:tabs>
                <w:tab w:val="left" w:pos="6525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74" w:type="dxa"/>
            <w:vAlign w:val="center"/>
          </w:tcPr>
          <w:p w14:paraId="5AA3C557" w14:textId="6D7636D7" w:rsidR="000D7D05" w:rsidRPr="00D77AD4" w:rsidRDefault="000D7D05" w:rsidP="000D7D05">
            <w:pPr>
              <w:tabs>
                <w:tab w:val="left" w:pos="6525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682" w:type="dxa"/>
          </w:tcPr>
          <w:p w14:paraId="57D6823B" w14:textId="77777777" w:rsidR="000D7D05" w:rsidRPr="00D77AD4" w:rsidRDefault="000D7D05" w:rsidP="000D7D05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875" w:type="dxa"/>
          </w:tcPr>
          <w:p w14:paraId="5B4EF34A" w14:textId="77777777" w:rsidR="000D7D05" w:rsidRPr="00D77AD4" w:rsidRDefault="000D7D05" w:rsidP="000D7D05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</w:tr>
      <w:tr w:rsidR="000D7D05" w:rsidRPr="00D77AD4" w14:paraId="6A915AEB" w14:textId="77777777" w:rsidTr="001E7FAB">
        <w:tc>
          <w:tcPr>
            <w:tcW w:w="1276" w:type="dxa"/>
            <w:vAlign w:val="center"/>
          </w:tcPr>
          <w:p w14:paraId="49263723" w14:textId="3E2DEF3D" w:rsidR="000D7D05" w:rsidRPr="00D77AD4" w:rsidRDefault="000D7D05" w:rsidP="000D7D05">
            <w:pPr>
              <w:tabs>
                <w:tab w:val="left" w:pos="6525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7A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5066" w:type="dxa"/>
            <w:gridSpan w:val="2"/>
            <w:vAlign w:val="center"/>
          </w:tcPr>
          <w:p w14:paraId="5A1E09A9" w14:textId="02E6C061" w:rsidR="000D7D05" w:rsidRPr="00D77AD4" w:rsidRDefault="000D7D05" w:rsidP="000D7D05">
            <w:pPr>
              <w:tabs>
                <w:tab w:val="left" w:pos="6525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74" w:type="dxa"/>
            <w:vAlign w:val="center"/>
          </w:tcPr>
          <w:p w14:paraId="4D659154" w14:textId="31A43089" w:rsidR="000D7D05" w:rsidRPr="00D77AD4" w:rsidRDefault="000D7D05" w:rsidP="000D7D05">
            <w:pPr>
              <w:tabs>
                <w:tab w:val="left" w:pos="6525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682" w:type="dxa"/>
          </w:tcPr>
          <w:p w14:paraId="4C8523CC" w14:textId="77777777" w:rsidR="000D7D05" w:rsidRPr="00D77AD4" w:rsidRDefault="000D7D05" w:rsidP="000D7D05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875" w:type="dxa"/>
          </w:tcPr>
          <w:p w14:paraId="2ABB329C" w14:textId="77777777" w:rsidR="000D7D05" w:rsidRPr="00D77AD4" w:rsidRDefault="000D7D05" w:rsidP="000D7D05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</w:tr>
      <w:tr w:rsidR="000D7D05" w:rsidRPr="00D77AD4" w14:paraId="475F3545" w14:textId="77777777" w:rsidTr="001E7FAB">
        <w:tc>
          <w:tcPr>
            <w:tcW w:w="1276" w:type="dxa"/>
            <w:vAlign w:val="center"/>
          </w:tcPr>
          <w:p w14:paraId="6559D7D0" w14:textId="7B9EE71C" w:rsidR="000D7D05" w:rsidRPr="00D77AD4" w:rsidRDefault="000D7D05" w:rsidP="000D7D05">
            <w:pPr>
              <w:tabs>
                <w:tab w:val="left" w:pos="6525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7A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5066" w:type="dxa"/>
            <w:gridSpan w:val="2"/>
            <w:vAlign w:val="center"/>
          </w:tcPr>
          <w:p w14:paraId="42B93CB9" w14:textId="61F02982" w:rsidR="000D7D05" w:rsidRPr="00D77AD4" w:rsidRDefault="000D7D05" w:rsidP="000D7D05">
            <w:pPr>
              <w:tabs>
                <w:tab w:val="left" w:pos="6525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74" w:type="dxa"/>
            <w:vAlign w:val="center"/>
          </w:tcPr>
          <w:p w14:paraId="575B7034" w14:textId="696EFD16" w:rsidR="000D7D05" w:rsidRPr="00D77AD4" w:rsidRDefault="000D7D05" w:rsidP="000D7D05">
            <w:pPr>
              <w:tabs>
                <w:tab w:val="left" w:pos="6525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682" w:type="dxa"/>
          </w:tcPr>
          <w:p w14:paraId="69EC636A" w14:textId="77777777" w:rsidR="000D7D05" w:rsidRPr="00D77AD4" w:rsidRDefault="000D7D05" w:rsidP="000D7D05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875" w:type="dxa"/>
          </w:tcPr>
          <w:p w14:paraId="2CAEC242" w14:textId="77777777" w:rsidR="000D7D05" w:rsidRPr="00D77AD4" w:rsidRDefault="000D7D05" w:rsidP="000D7D05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</w:tr>
      <w:tr w:rsidR="000D7D05" w:rsidRPr="00D77AD4" w14:paraId="344FA647" w14:textId="77777777" w:rsidTr="001E7FAB">
        <w:tc>
          <w:tcPr>
            <w:tcW w:w="1276" w:type="dxa"/>
            <w:vAlign w:val="center"/>
          </w:tcPr>
          <w:p w14:paraId="2A8B62FF" w14:textId="0FF0DAC1" w:rsidR="000D7D05" w:rsidRPr="00D77AD4" w:rsidRDefault="000D7D05" w:rsidP="000D7D05">
            <w:pPr>
              <w:tabs>
                <w:tab w:val="left" w:pos="6525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7A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26</w:t>
            </w:r>
          </w:p>
        </w:tc>
        <w:tc>
          <w:tcPr>
            <w:tcW w:w="5066" w:type="dxa"/>
            <w:gridSpan w:val="2"/>
            <w:vAlign w:val="center"/>
          </w:tcPr>
          <w:p w14:paraId="40619CB0" w14:textId="0D8C2C7D" w:rsidR="000D7D05" w:rsidRPr="00D77AD4" w:rsidRDefault="000D7D05" w:rsidP="000D7D05">
            <w:pPr>
              <w:tabs>
                <w:tab w:val="left" w:pos="6525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74" w:type="dxa"/>
            <w:vAlign w:val="center"/>
          </w:tcPr>
          <w:p w14:paraId="7BC4F3C9" w14:textId="55753C03" w:rsidR="000D7D05" w:rsidRPr="00D77AD4" w:rsidRDefault="000D7D05" w:rsidP="000D7D05">
            <w:pPr>
              <w:tabs>
                <w:tab w:val="left" w:pos="6525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682" w:type="dxa"/>
          </w:tcPr>
          <w:p w14:paraId="4DC95CC8" w14:textId="77777777" w:rsidR="000D7D05" w:rsidRPr="00D77AD4" w:rsidRDefault="000D7D05" w:rsidP="000D7D05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875" w:type="dxa"/>
          </w:tcPr>
          <w:p w14:paraId="40F93AC0" w14:textId="77777777" w:rsidR="000D7D05" w:rsidRPr="00D77AD4" w:rsidRDefault="000D7D05" w:rsidP="000D7D05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</w:tr>
    </w:tbl>
    <w:p w14:paraId="4FA03757" w14:textId="0F0D4A22" w:rsidR="006101FF" w:rsidRPr="00D77AD4" w:rsidRDefault="006101FF" w:rsidP="001A5918">
      <w:pPr>
        <w:tabs>
          <w:tab w:val="left" w:pos="6525"/>
        </w:tabs>
        <w:rPr>
          <w:color w:val="000000" w:themeColor="text1"/>
        </w:rPr>
      </w:pPr>
    </w:p>
    <w:tbl>
      <w:tblPr>
        <w:tblStyle w:val="a3"/>
        <w:tblW w:w="14537" w:type="dxa"/>
        <w:tblInd w:w="-147" w:type="dxa"/>
        <w:tblLook w:val="04A0" w:firstRow="1" w:lastRow="0" w:firstColumn="1" w:lastColumn="0" w:noHBand="0" w:noVBand="1"/>
      </w:tblPr>
      <w:tblGrid>
        <w:gridCol w:w="34"/>
        <w:gridCol w:w="1070"/>
        <w:gridCol w:w="5254"/>
        <w:gridCol w:w="2652"/>
        <w:gridCol w:w="1684"/>
        <w:gridCol w:w="2879"/>
        <w:gridCol w:w="964"/>
      </w:tblGrid>
      <w:tr w:rsidR="00D77AD4" w:rsidRPr="00D77AD4" w14:paraId="13FE9888" w14:textId="77777777" w:rsidTr="00507B2B">
        <w:trPr>
          <w:gridAfter w:val="1"/>
          <w:wAfter w:w="964" w:type="dxa"/>
        </w:trPr>
        <w:tc>
          <w:tcPr>
            <w:tcW w:w="1104" w:type="dxa"/>
            <w:gridSpan w:val="2"/>
          </w:tcPr>
          <w:p w14:paraId="6CA28681" w14:textId="77777777" w:rsidR="0081708F" w:rsidRPr="00D77AD4" w:rsidRDefault="0081708F" w:rsidP="002B363A">
            <w:pPr>
              <w:tabs>
                <w:tab w:val="left" w:pos="6525"/>
              </w:tabs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D77AD4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№п/п</w:t>
            </w:r>
          </w:p>
        </w:tc>
        <w:tc>
          <w:tcPr>
            <w:tcW w:w="5254" w:type="dxa"/>
          </w:tcPr>
          <w:p w14:paraId="320EEA91" w14:textId="77777777" w:rsidR="0081708F" w:rsidRPr="00D77AD4" w:rsidRDefault="0081708F" w:rsidP="002B363A">
            <w:pPr>
              <w:tabs>
                <w:tab w:val="left" w:pos="6525"/>
              </w:tabs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D77AD4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Ф.И.О.</w:t>
            </w:r>
          </w:p>
        </w:tc>
        <w:tc>
          <w:tcPr>
            <w:tcW w:w="2652" w:type="dxa"/>
          </w:tcPr>
          <w:p w14:paraId="01497F24" w14:textId="77777777" w:rsidR="0081708F" w:rsidRPr="00D77AD4" w:rsidRDefault="0081708F" w:rsidP="002B363A">
            <w:pPr>
              <w:tabs>
                <w:tab w:val="left" w:pos="6525"/>
              </w:tabs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D77AD4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должность</w:t>
            </w:r>
          </w:p>
        </w:tc>
        <w:tc>
          <w:tcPr>
            <w:tcW w:w="1684" w:type="dxa"/>
          </w:tcPr>
          <w:p w14:paraId="7B9F3FF9" w14:textId="77777777" w:rsidR="0081708F" w:rsidRPr="00D77AD4" w:rsidRDefault="0081708F" w:rsidP="002B363A">
            <w:pPr>
              <w:tabs>
                <w:tab w:val="left" w:pos="6525"/>
              </w:tabs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D77AD4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подпись</w:t>
            </w:r>
          </w:p>
        </w:tc>
        <w:tc>
          <w:tcPr>
            <w:tcW w:w="2879" w:type="dxa"/>
          </w:tcPr>
          <w:p w14:paraId="276620A1" w14:textId="77777777" w:rsidR="0081708F" w:rsidRPr="00D77AD4" w:rsidRDefault="0081708F" w:rsidP="002B363A">
            <w:pPr>
              <w:tabs>
                <w:tab w:val="left" w:pos="6525"/>
              </w:tabs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D77AD4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Дата ознакомления с локальными актами</w:t>
            </w:r>
          </w:p>
        </w:tc>
      </w:tr>
      <w:tr w:rsidR="00D77AD4" w:rsidRPr="00D77AD4" w14:paraId="10C9369E" w14:textId="77777777" w:rsidTr="00507B2B">
        <w:trPr>
          <w:gridAfter w:val="1"/>
          <w:wAfter w:w="964" w:type="dxa"/>
        </w:trPr>
        <w:tc>
          <w:tcPr>
            <w:tcW w:w="1104" w:type="dxa"/>
            <w:gridSpan w:val="2"/>
            <w:vAlign w:val="center"/>
          </w:tcPr>
          <w:p w14:paraId="292E5D4B" w14:textId="0ECE83B7" w:rsidR="00F84CE6" w:rsidRPr="00D77AD4" w:rsidRDefault="00F84CE6" w:rsidP="00F84CE6">
            <w:pPr>
              <w:tabs>
                <w:tab w:val="left" w:pos="6525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7A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27</w:t>
            </w:r>
          </w:p>
        </w:tc>
        <w:tc>
          <w:tcPr>
            <w:tcW w:w="5254" w:type="dxa"/>
            <w:vAlign w:val="center"/>
          </w:tcPr>
          <w:p w14:paraId="72BDCF73" w14:textId="1497CB35" w:rsidR="00F84CE6" w:rsidRPr="00D77AD4" w:rsidRDefault="00F84CE6" w:rsidP="00F84CE6">
            <w:pPr>
              <w:tabs>
                <w:tab w:val="left" w:pos="6525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52" w:type="dxa"/>
            <w:vAlign w:val="center"/>
          </w:tcPr>
          <w:p w14:paraId="76CC5A5F" w14:textId="55937261" w:rsidR="00F84CE6" w:rsidRPr="00D77AD4" w:rsidRDefault="00F84CE6" w:rsidP="00F84CE6">
            <w:pPr>
              <w:tabs>
                <w:tab w:val="left" w:pos="6525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684" w:type="dxa"/>
          </w:tcPr>
          <w:p w14:paraId="18B3E86C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879" w:type="dxa"/>
          </w:tcPr>
          <w:p w14:paraId="48E83F17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</w:tr>
      <w:tr w:rsidR="00D77AD4" w:rsidRPr="00D77AD4" w14:paraId="3BD1936C" w14:textId="77777777" w:rsidTr="00507B2B">
        <w:trPr>
          <w:gridAfter w:val="1"/>
          <w:wAfter w:w="964" w:type="dxa"/>
        </w:trPr>
        <w:tc>
          <w:tcPr>
            <w:tcW w:w="1104" w:type="dxa"/>
            <w:gridSpan w:val="2"/>
            <w:vAlign w:val="center"/>
          </w:tcPr>
          <w:p w14:paraId="1240F609" w14:textId="68285C56" w:rsidR="00F84CE6" w:rsidRPr="00D77AD4" w:rsidRDefault="00F84CE6" w:rsidP="00F84CE6">
            <w:pPr>
              <w:tabs>
                <w:tab w:val="left" w:pos="6525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7A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28</w:t>
            </w:r>
          </w:p>
        </w:tc>
        <w:tc>
          <w:tcPr>
            <w:tcW w:w="5254" w:type="dxa"/>
            <w:vAlign w:val="center"/>
          </w:tcPr>
          <w:p w14:paraId="612B784E" w14:textId="3477FE50" w:rsidR="00F84CE6" w:rsidRPr="00D77AD4" w:rsidRDefault="00F84CE6" w:rsidP="00F84CE6">
            <w:pPr>
              <w:tabs>
                <w:tab w:val="left" w:pos="6525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52" w:type="dxa"/>
            <w:vAlign w:val="center"/>
          </w:tcPr>
          <w:p w14:paraId="5BB33BA6" w14:textId="1E5B6D2C" w:rsidR="00F84CE6" w:rsidRPr="00D77AD4" w:rsidRDefault="00F84CE6" w:rsidP="00F84CE6">
            <w:pPr>
              <w:tabs>
                <w:tab w:val="left" w:pos="6525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684" w:type="dxa"/>
          </w:tcPr>
          <w:p w14:paraId="06043E0D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879" w:type="dxa"/>
          </w:tcPr>
          <w:p w14:paraId="6BCD3E07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</w:tr>
      <w:tr w:rsidR="00D77AD4" w:rsidRPr="00D77AD4" w14:paraId="1613EEB2" w14:textId="77777777" w:rsidTr="00507B2B">
        <w:trPr>
          <w:gridAfter w:val="1"/>
          <w:wAfter w:w="964" w:type="dxa"/>
        </w:trPr>
        <w:tc>
          <w:tcPr>
            <w:tcW w:w="1104" w:type="dxa"/>
            <w:gridSpan w:val="2"/>
            <w:vAlign w:val="center"/>
          </w:tcPr>
          <w:p w14:paraId="721159E4" w14:textId="2ACDD2DF" w:rsidR="00F84CE6" w:rsidRPr="00D77AD4" w:rsidRDefault="00F84CE6" w:rsidP="00F84CE6">
            <w:pPr>
              <w:tabs>
                <w:tab w:val="left" w:pos="6525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7A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Pr="00D77AD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9</w:t>
            </w:r>
          </w:p>
        </w:tc>
        <w:tc>
          <w:tcPr>
            <w:tcW w:w="5254" w:type="dxa"/>
            <w:vAlign w:val="center"/>
          </w:tcPr>
          <w:p w14:paraId="1EB280DB" w14:textId="6A90BFCC" w:rsidR="00F84CE6" w:rsidRPr="00D77AD4" w:rsidRDefault="00F84CE6" w:rsidP="00F84CE6">
            <w:pPr>
              <w:tabs>
                <w:tab w:val="left" w:pos="6525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52" w:type="dxa"/>
            <w:vAlign w:val="center"/>
          </w:tcPr>
          <w:p w14:paraId="4106234E" w14:textId="7A6407EB" w:rsidR="00F84CE6" w:rsidRPr="00D77AD4" w:rsidRDefault="00F84CE6" w:rsidP="00F84CE6">
            <w:pPr>
              <w:tabs>
                <w:tab w:val="left" w:pos="6525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684" w:type="dxa"/>
          </w:tcPr>
          <w:p w14:paraId="238547B2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879" w:type="dxa"/>
          </w:tcPr>
          <w:p w14:paraId="4B1C41C5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</w:tr>
      <w:tr w:rsidR="00D77AD4" w:rsidRPr="00D77AD4" w14:paraId="05571BFA" w14:textId="77777777" w:rsidTr="00507B2B">
        <w:trPr>
          <w:gridAfter w:val="1"/>
          <w:wAfter w:w="964" w:type="dxa"/>
        </w:trPr>
        <w:tc>
          <w:tcPr>
            <w:tcW w:w="1104" w:type="dxa"/>
            <w:gridSpan w:val="2"/>
            <w:vAlign w:val="center"/>
          </w:tcPr>
          <w:p w14:paraId="15B8EB1F" w14:textId="21A6A5CF" w:rsidR="00F84CE6" w:rsidRPr="00D77AD4" w:rsidRDefault="00F84CE6" w:rsidP="00F84CE6">
            <w:pPr>
              <w:tabs>
                <w:tab w:val="left" w:pos="6525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7A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5254" w:type="dxa"/>
            <w:vAlign w:val="center"/>
          </w:tcPr>
          <w:p w14:paraId="7220D089" w14:textId="7BA94B13" w:rsidR="00F84CE6" w:rsidRPr="00D77AD4" w:rsidRDefault="00F84CE6" w:rsidP="00F84CE6">
            <w:pPr>
              <w:tabs>
                <w:tab w:val="left" w:pos="6525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52" w:type="dxa"/>
            <w:vAlign w:val="center"/>
          </w:tcPr>
          <w:p w14:paraId="6FED1486" w14:textId="4E1AF802" w:rsidR="00F84CE6" w:rsidRPr="00D77AD4" w:rsidRDefault="00F84CE6" w:rsidP="00F84CE6">
            <w:pPr>
              <w:tabs>
                <w:tab w:val="left" w:pos="6525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684" w:type="dxa"/>
          </w:tcPr>
          <w:p w14:paraId="75394326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879" w:type="dxa"/>
          </w:tcPr>
          <w:p w14:paraId="30D20D5B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</w:tr>
      <w:tr w:rsidR="00D77AD4" w:rsidRPr="00D77AD4" w14:paraId="7EE0C677" w14:textId="77777777" w:rsidTr="00507B2B">
        <w:trPr>
          <w:gridAfter w:val="1"/>
          <w:wAfter w:w="964" w:type="dxa"/>
        </w:trPr>
        <w:tc>
          <w:tcPr>
            <w:tcW w:w="1104" w:type="dxa"/>
            <w:gridSpan w:val="2"/>
            <w:vAlign w:val="center"/>
          </w:tcPr>
          <w:p w14:paraId="79D8F6F8" w14:textId="220F7691" w:rsidR="00F84CE6" w:rsidRPr="00D77AD4" w:rsidRDefault="00F84CE6" w:rsidP="00F84CE6">
            <w:pPr>
              <w:tabs>
                <w:tab w:val="left" w:pos="6525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7A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</w:t>
            </w:r>
          </w:p>
        </w:tc>
        <w:tc>
          <w:tcPr>
            <w:tcW w:w="5254" w:type="dxa"/>
            <w:vAlign w:val="center"/>
          </w:tcPr>
          <w:p w14:paraId="13878E4B" w14:textId="5405CD89" w:rsidR="00F84CE6" w:rsidRPr="00D77AD4" w:rsidRDefault="00F84CE6" w:rsidP="00F84CE6">
            <w:pPr>
              <w:tabs>
                <w:tab w:val="left" w:pos="6525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52" w:type="dxa"/>
            <w:vAlign w:val="center"/>
          </w:tcPr>
          <w:p w14:paraId="526A9302" w14:textId="28B21CC1" w:rsidR="00F84CE6" w:rsidRPr="00D77AD4" w:rsidRDefault="00F84CE6" w:rsidP="00F84CE6">
            <w:pPr>
              <w:tabs>
                <w:tab w:val="left" w:pos="6525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684" w:type="dxa"/>
          </w:tcPr>
          <w:p w14:paraId="5D96A3AB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879" w:type="dxa"/>
          </w:tcPr>
          <w:p w14:paraId="7711BF32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</w:tr>
      <w:tr w:rsidR="00D77AD4" w:rsidRPr="00D77AD4" w14:paraId="3142CA58" w14:textId="77777777" w:rsidTr="00507B2B">
        <w:trPr>
          <w:gridAfter w:val="1"/>
          <w:wAfter w:w="964" w:type="dxa"/>
        </w:trPr>
        <w:tc>
          <w:tcPr>
            <w:tcW w:w="1104" w:type="dxa"/>
            <w:gridSpan w:val="2"/>
            <w:vAlign w:val="center"/>
          </w:tcPr>
          <w:p w14:paraId="102AB340" w14:textId="2C96A4C2" w:rsidR="00F84CE6" w:rsidRPr="00D77AD4" w:rsidRDefault="00F84CE6" w:rsidP="00F84CE6">
            <w:pPr>
              <w:tabs>
                <w:tab w:val="left" w:pos="6525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7A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32</w:t>
            </w:r>
          </w:p>
        </w:tc>
        <w:tc>
          <w:tcPr>
            <w:tcW w:w="5254" w:type="dxa"/>
            <w:vAlign w:val="center"/>
          </w:tcPr>
          <w:p w14:paraId="512B6701" w14:textId="217FA298" w:rsidR="00F84CE6" w:rsidRPr="00D77AD4" w:rsidRDefault="00F84CE6" w:rsidP="00F84CE6">
            <w:pPr>
              <w:tabs>
                <w:tab w:val="left" w:pos="6525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52" w:type="dxa"/>
            <w:vAlign w:val="center"/>
          </w:tcPr>
          <w:p w14:paraId="091B7984" w14:textId="7DAAEE29" w:rsidR="00F84CE6" w:rsidRPr="00D77AD4" w:rsidRDefault="00F84CE6" w:rsidP="00F84CE6">
            <w:pPr>
              <w:tabs>
                <w:tab w:val="left" w:pos="6525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684" w:type="dxa"/>
          </w:tcPr>
          <w:p w14:paraId="7E1182DC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879" w:type="dxa"/>
          </w:tcPr>
          <w:p w14:paraId="00D61DD3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</w:tr>
      <w:tr w:rsidR="00D77AD4" w:rsidRPr="00D77AD4" w14:paraId="7A79671C" w14:textId="77777777" w:rsidTr="00507B2B">
        <w:trPr>
          <w:gridAfter w:val="1"/>
          <w:wAfter w:w="964" w:type="dxa"/>
        </w:trPr>
        <w:tc>
          <w:tcPr>
            <w:tcW w:w="1104" w:type="dxa"/>
            <w:gridSpan w:val="2"/>
            <w:vAlign w:val="center"/>
          </w:tcPr>
          <w:p w14:paraId="6A596FA1" w14:textId="28AC2FAA" w:rsidR="00F84CE6" w:rsidRPr="00D77AD4" w:rsidRDefault="00F84CE6" w:rsidP="00F84CE6">
            <w:pPr>
              <w:tabs>
                <w:tab w:val="left" w:pos="6525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7A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33</w:t>
            </w:r>
          </w:p>
        </w:tc>
        <w:tc>
          <w:tcPr>
            <w:tcW w:w="5254" w:type="dxa"/>
            <w:vAlign w:val="center"/>
          </w:tcPr>
          <w:p w14:paraId="041C5AC8" w14:textId="20B20571" w:rsidR="00F84CE6" w:rsidRPr="00D77AD4" w:rsidRDefault="00F84CE6" w:rsidP="00F84CE6">
            <w:pPr>
              <w:tabs>
                <w:tab w:val="left" w:pos="6525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52" w:type="dxa"/>
            <w:vAlign w:val="center"/>
          </w:tcPr>
          <w:p w14:paraId="4ED35A03" w14:textId="388D52E6" w:rsidR="00F84CE6" w:rsidRPr="00D77AD4" w:rsidRDefault="00F84CE6" w:rsidP="00F84CE6">
            <w:pPr>
              <w:tabs>
                <w:tab w:val="left" w:pos="6525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684" w:type="dxa"/>
          </w:tcPr>
          <w:p w14:paraId="1D30F724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879" w:type="dxa"/>
          </w:tcPr>
          <w:p w14:paraId="7A85CF94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</w:tr>
      <w:tr w:rsidR="00D77AD4" w:rsidRPr="00D77AD4" w14:paraId="7CFBA767" w14:textId="77777777" w:rsidTr="00507B2B">
        <w:trPr>
          <w:gridAfter w:val="1"/>
          <w:wAfter w:w="964" w:type="dxa"/>
        </w:trPr>
        <w:tc>
          <w:tcPr>
            <w:tcW w:w="1104" w:type="dxa"/>
            <w:gridSpan w:val="2"/>
            <w:vAlign w:val="center"/>
          </w:tcPr>
          <w:p w14:paraId="1E75913D" w14:textId="5482B9F6" w:rsidR="00F84CE6" w:rsidRPr="00D77AD4" w:rsidRDefault="00F84CE6" w:rsidP="00F84CE6">
            <w:pPr>
              <w:tabs>
                <w:tab w:val="left" w:pos="6525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7A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34</w:t>
            </w:r>
          </w:p>
        </w:tc>
        <w:tc>
          <w:tcPr>
            <w:tcW w:w="5254" w:type="dxa"/>
            <w:vAlign w:val="center"/>
          </w:tcPr>
          <w:p w14:paraId="1F519293" w14:textId="32A96E36" w:rsidR="00F84CE6" w:rsidRPr="00D77AD4" w:rsidRDefault="00F84CE6" w:rsidP="00F84CE6">
            <w:pPr>
              <w:tabs>
                <w:tab w:val="left" w:pos="6525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52" w:type="dxa"/>
            <w:vAlign w:val="center"/>
          </w:tcPr>
          <w:p w14:paraId="1770DAD6" w14:textId="68878941" w:rsidR="00F84CE6" w:rsidRPr="00D77AD4" w:rsidRDefault="00F84CE6" w:rsidP="00F84CE6">
            <w:pPr>
              <w:tabs>
                <w:tab w:val="left" w:pos="6525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684" w:type="dxa"/>
          </w:tcPr>
          <w:p w14:paraId="5F87F784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879" w:type="dxa"/>
          </w:tcPr>
          <w:p w14:paraId="7E2F707F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</w:tr>
      <w:tr w:rsidR="00D77AD4" w:rsidRPr="00D77AD4" w14:paraId="261A0FFB" w14:textId="77777777" w:rsidTr="00507B2B">
        <w:trPr>
          <w:gridAfter w:val="1"/>
          <w:wAfter w:w="964" w:type="dxa"/>
        </w:trPr>
        <w:tc>
          <w:tcPr>
            <w:tcW w:w="1104" w:type="dxa"/>
            <w:gridSpan w:val="2"/>
            <w:vAlign w:val="center"/>
          </w:tcPr>
          <w:p w14:paraId="5D521094" w14:textId="1CC6B049" w:rsidR="00F84CE6" w:rsidRPr="00D77AD4" w:rsidRDefault="00F84CE6" w:rsidP="00F84CE6">
            <w:pPr>
              <w:tabs>
                <w:tab w:val="left" w:pos="6525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7A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35</w:t>
            </w:r>
          </w:p>
        </w:tc>
        <w:tc>
          <w:tcPr>
            <w:tcW w:w="5254" w:type="dxa"/>
            <w:vAlign w:val="center"/>
          </w:tcPr>
          <w:p w14:paraId="3052E8D7" w14:textId="7BCBD009" w:rsidR="00F84CE6" w:rsidRPr="00D77AD4" w:rsidRDefault="00F84CE6" w:rsidP="00F84CE6">
            <w:pPr>
              <w:tabs>
                <w:tab w:val="left" w:pos="6525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52" w:type="dxa"/>
            <w:vAlign w:val="center"/>
          </w:tcPr>
          <w:p w14:paraId="77BB493B" w14:textId="28F5E12A" w:rsidR="00F84CE6" w:rsidRPr="00D77AD4" w:rsidRDefault="00F84CE6" w:rsidP="00F84CE6">
            <w:pPr>
              <w:tabs>
                <w:tab w:val="left" w:pos="6525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684" w:type="dxa"/>
          </w:tcPr>
          <w:p w14:paraId="66F5676C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879" w:type="dxa"/>
          </w:tcPr>
          <w:p w14:paraId="6F8D9856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</w:tr>
      <w:tr w:rsidR="00D77AD4" w:rsidRPr="00D77AD4" w14:paraId="364C048F" w14:textId="77777777" w:rsidTr="00507B2B">
        <w:trPr>
          <w:gridAfter w:val="1"/>
          <w:wAfter w:w="964" w:type="dxa"/>
        </w:trPr>
        <w:tc>
          <w:tcPr>
            <w:tcW w:w="1104" w:type="dxa"/>
            <w:gridSpan w:val="2"/>
            <w:vAlign w:val="center"/>
          </w:tcPr>
          <w:p w14:paraId="50E3EA06" w14:textId="386C6E0B" w:rsidR="00F84CE6" w:rsidRPr="00D77AD4" w:rsidRDefault="00F84CE6" w:rsidP="00F84CE6">
            <w:pPr>
              <w:tabs>
                <w:tab w:val="left" w:pos="6525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7A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36</w:t>
            </w:r>
          </w:p>
        </w:tc>
        <w:tc>
          <w:tcPr>
            <w:tcW w:w="5254" w:type="dxa"/>
            <w:vAlign w:val="center"/>
          </w:tcPr>
          <w:p w14:paraId="5295B9DA" w14:textId="6C32D7ED" w:rsidR="00F84CE6" w:rsidRPr="00D77AD4" w:rsidRDefault="00F84CE6" w:rsidP="00F84CE6">
            <w:pPr>
              <w:tabs>
                <w:tab w:val="left" w:pos="6525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52" w:type="dxa"/>
            <w:vAlign w:val="center"/>
          </w:tcPr>
          <w:p w14:paraId="5507B995" w14:textId="54F8E9EC" w:rsidR="00F84CE6" w:rsidRPr="00D77AD4" w:rsidRDefault="00F84CE6" w:rsidP="00F84CE6">
            <w:pPr>
              <w:tabs>
                <w:tab w:val="left" w:pos="6525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684" w:type="dxa"/>
          </w:tcPr>
          <w:p w14:paraId="24677DB8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879" w:type="dxa"/>
          </w:tcPr>
          <w:p w14:paraId="314EC799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</w:tr>
      <w:tr w:rsidR="00D77AD4" w:rsidRPr="00D77AD4" w14:paraId="7855B837" w14:textId="77777777" w:rsidTr="00507B2B">
        <w:trPr>
          <w:gridAfter w:val="1"/>
          <w:wAfter w:w="964" w:type="dxa"/>
        </w:trPr>
        <w:tc>
          <w:tcPr>
            <w:tcW w:w="1104" w:type="dxa"/>
            <w:gridSpan w:val="2"/>
            <w:vAlign w:val="center"/>
          </w:tcPr>
          <w:p w14:paraId="1D57C2D5" w14:textId="37FAE989" w:rsidR="00F84CE6" w:rsidRPr="00D77AD4" w:rsidRDefault="00F84CE6" w:rsidP="00F84CE6">
            <w:pPr>
              <w:tabs>
                <w:tab w:val="left" w:pos="6525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7A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37</w:t>
            </w:r>
          </w:p>
        </w:tc>
        <w:tc>
          <w:tcPr>
            <w:tcW w:w="5254" w:type="dxa"/>
            <w:vAlign w:val="center"/>
          </w:tcPr>
          <w:p w14:paraId="4ADA39E6" w14:textId="123B9E13" w:rsidR="00F84CE6" w:rsidRPr="00D77AD4" w:rsidRDefault="00F84CE6" w:rsidP="00F84CE6">
            <w:pPr>
              <w:tabs>
                <w:tab w:val="left" w:pos="6525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52" w:type="dxa"/>
            <w:vAlign w:val="center"/>
          </w:tcPr>
          <w:p w14:paraId="30EC0233" w14:textId="75928D17" w:rsidR="00F84CE6" w:rsidRPr="00D77AD4" w:rsidRDefault="00F84CE6" w:rsidP="00F84CE6">
            <w:pPr>
              <w:tabs>
                <w:tab w:val="left" w:pos="6525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684" w:type="dxa"/>
          </w:tcPr>
          <w:p w14:paraId="691D299A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879" w:type="dxa"/>
          </w:tcPr>
          <w:p w14:paraId="1ED1F94D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</w:tr>
      <w:tr w:rsidR="00D77AD4" w:rsidRPr="00D77AD4" w14:paraId="72CC88BC" w14:textId="77777777" w:rsidTr="00507B2B">
        <w:trPr>
          <w:gridAfter w:val="1"/>
          <w:wAfter w:w="964" w:type="dxa"/>
        </w:trPr>
        <w:tc>
          <w:tcPr>
            <w:tcW w:w="1104" w:type="dxa"/>
            <w:gridSpan w:val="2"/>
            <w:vAlign w:val="center"/>
          </w:tcPr>
          <w:p w14:paraId="0B890D7F" w14:textId="1BACA0B7" w:rsidR="00F84CE6" w:rsidRPr="00D77AD4" w:rsidRDefault="00F84CE6" w:rsidP="00F84CE6">
            <w:pPr>
              <w:tabs>
                <w:tab w:val="left" w:pos="6525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7A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38</w:t>
            </w:r>
          </w:p>
        </w:tc>
        <w:tc>
          <w:tcPr>
            <w:tcW w:w="5254" w:type="dxa"/>
            <w:vAlign w:val="center"/>
          </w:tcPr>
          <w:p w14:paraId="23D769D3" w14:textId="75883EB3" w:rsidR="00F84CE6" w:rsidRPr="00D77AD4" w:rsidRDefault="00F84CE6" w:rsidP="00F84CE6">
            <w:pPr>
              <w:tabs>
                <w:tab w:val="left" w:pos="6525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52" w:type="dxa"/>
            <w:vAlign w:val="center"/>
          </w:tcPr>
          <w:p w14:paraId="1A038F55" w14:textId="142BF5FA" w:rsidR="00F84CE6" w:rsidRPr="00D77AD4" w:rsidRDefault="00F84CE6" w:rsidP="00F84CE6">
            <w:pPr>
              <w:tabs>
                <w:tab w:val="left" w:pos="6525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684" w:type="dxa"/>
          </w:tcPr>
          <w:p w14:paraId="159E74E4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879" w:type="dxa"/>
          </w:tcPr>
          <w:p w14:paraId="7AF70D77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</w:tr>
      <w:tr w:rsidR="00D77AD4" w:rsidRPr="00D77AD4" w14:paraId="4E130F7E" w14:textId="77777777" w:rsidTr="00507B2B">
        <w:trPr>
          <w:gridAfter w:val="1"/>
          <w:wAfter w:w="964" w:type="dxa"/>
        </w:trPr>
        <w:tc>
          <w:tcPr>
            <w:tcW w:w="1104" w:type="dxa"/>
            <w:gridSpan w:val="2"/>
            <w:vAlign w:val="center"/>
          </w:tcPr>
          <w:p w14:paraId="2BA693E7" w14:textId="0BE9CA61" w:rsidR="00F84CE6" w:rsidRPr="00D77AD4" w:rsidRDefault="00F84CE6" w:rsidP="00F84CE6">
            <w:pPr>
              <w:tabs>
                <w:tab w:val="left" w:pos="6525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7A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39</w:t>
            </w:r>
          </w:p>
        </w:tc>
        <w:tc>
          <w:tcPr>
            <w:tcW w:w="5254" w:type="dxa"/>
            <w:vAlign w:val="center"/>
          </w:tcPr>
          <w:p w14:paraId="3084C548" w14:textId="00A6C94E" w:rsidR="00F84CE6" w:rsidRPr="00D77AD4" w:rsidRDefault="00F84CE6" w:rsidP="00F84CE6">
            <w:pPr>
              <w:tabs>
                <w:tab w:val="left" w:pos="6525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52" w:type="dxa"/>
            <w:vAlign w:val="center"/>
          </w:tcPr>
          <w:p w14:paraId="7091361E" w14:textId="06DA52CA" w:rsidR="00F84CE6" w:rsidRPr="00D77AD4" w:rsidRDefault="00F84CE6" w:rsidP="00F84CE6">
            <w:pPr>
              <w:tabs>
                <w:tab w:val="left" w:pos="6525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684" w:type="dxa"/>
          </w:tcPr>
          <w:p w14:paraId="0DD60A5F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879" w:type="dxa"/>
          </w:tcPr>
          <w:p w14:paraId="6758A085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</w:tr>
      <w:tr w:rsidR="00D77AD4" w:rsidRPr="00D77AD4" w14:paraId="0EA2453F" w14:textId="77777777" w:rsidTr="00507B2B">
        <w:trPr>
          <w:gridAfter w:val="1"/>
          <w:wAfter w:w="964" w:type="dxa"/>
        </w:trPr>
        <w:tc>
          <w:tcPr>
            <w:tcW w:w="1104" w:type="dxa"/>
            <w:gridSpan w:val="2"/>
            <w:vAlign w:val="center"/>
          </w:tcPr>
          <w:p w14:paraId="4C46344E" w14:textId="4737F409" w:rsidR="00F84CE6" w:rsidRPr="00D77AD4" w:rsidRDefault="00F84CE6" w:rsidP="00F84CE6">
            <w:pPr>
              <w:tabs>
                <w:tab w:val="left" w:pos="6525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7A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</w:tc>
        <w:tc>
          <w:tcPr>
            <w:tcW w:w="5254" w:type="dxa"/>
            <w:vAlign w:val="center"/>
          </w:tcPr>
          <w:p w14:paraId="3C5184E1" w14:textId="306B8A35" w:rsidR="00F84CE6" w:rsidRPr="00D77AD4" w:rsidRDefault="00F84CE6" w:rsidP="00F84CE6">
            <w:pPr>
              <w:tabs>
                <w:tab w:val="left" w:pos="6525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52" w:type="dxa"/>
            <w:vAlign w:val="center"/>
          </w:tcPr>
          <w:p w14:paraId="1E637ED6" w14:textId="19857879" w:rsidR="00F84CE6" w:rsidRPr="00D77AD4" w:rsidRDefault="00F84CE6" w:rsidP="00F84CE6">
            <w:pPr>
              <w:tabs>
                <w:tab w:val="left" w:pos="6525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684" w:type="dxa"/>
          </w:tcPr>
          <w:p w14:paraId="6A059C13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879" w:type="dxa"/>
          </w:tcPr>
          <w:p w14:paraId="744177EA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</w:tr>
      <w:tr w:rsidR="00D77AD4" w:rsidRPr="00D77AD4" w14:paraId="28304B6C" w14:textId="77777777" w:rsidTr="00507B2B">
        <w:trPr>
          <w:gridAfter w:val="1"/>
          <w:wAfter w:w="964" w:type="dxa"/>
        </w:trPr>
        <w:tc>
          <w:tcPr>
            <w:tcW w:w="1104" w:type="dxa"/>
            <w:gridSpan w:val="2"/>
            <w:vAlign w:val="center"/>
          </w:tcPr>
          <w:p w14:paraId="02473178" w14:textId="1D5AD92A" w:rsidR="00F84CE6" w:rsidRPr="00D77AD4" w:rsidRDefault="00F84CE6" w:rsidP="00F84CE6">
            <w:pPr>
              <w:tabs>
                <w:tab w:val="left" w:pos="6525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7A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41</w:t>
            </w:r>
          </w:p>
        </w:tc>
        <w:tc>
          <w:tcPr>
            <w:tcW w:w="5254" w:type="dxa"/>
            <w:vAlign w:val="center"/>
          </w:tcPr>
          <w:p w14:paraId="00418930" w14:textId="66217E30" w:rsidR="00F84CE6" w:rsidRPr="00D77AD4" w:rsidRDefault="00F84CE6" w:rsidP="00F84CE6">
            <w:pPr>
              <w:tabs>
                <w:tab w:val="left" w:pos="6525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52" w:type="dxa"/>
            <w:vAlign w:val="center"/>
          </w:tcPr>
          <w:p w14:paraId="6D389994" w14:textId="28A1E6D7" w:rsidR="00F84CE6" w:rsidRPr="00D77AD4" w:rsidRDefault="00F84CE6" w:rsidP="00F84CE6">
            <w:pPr>
              <w:tabs>
                <w:tab w:val="left" w:pos="6525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684" w:type="dxa"/>
          </w:tcPr>
          <w:p w14:paraId="2F68BADF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879" w:type="dxa"/>
          </w:tcPr>
          <w:p w14:paraId="5FD5CD42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</w:tr>
      <w:tr w:rsidR="00D77AD4" w:rsidRPr="00D77AD4" w14:paraId="71380705" w14:textId="77777777" w:rsidTr="00507B2B">
        <w:trPr>
          <w:gridAfter w:val="1"/>
          <w:wAfter w:w="964" w:type="dxa"/>
        </w:trPr>
        <w:tc>
          <w:tcPr>
            <w:tcW w:w="1104" w:type="dxa"/>
            <w:gridSpan w:val="2"/>
            <w:vAlign w:val="center"/>
          </w:tcPr>
          <w:p w14:paraId="5FCA3E08" w14:textId="3B175AEE" w:rsidR="00F84CE6" w:rsidRPr="00D77AD4" w:rsidRDefault="00F84CE6" w:rsidP="00F84CE6">
            <w:pPr>
              <w:tabs>
                <w:tab w:val="left" w:pos="6525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7A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42</w:t>
            </w:r>
          </w:p>
        </w:tc>
        <w:tc>
          <w:tcPr>
            <w:tcW w:w="5254" w:type="dxa"/>
            <w:vAlign w:val="center"/>
          </w:tcPr>
          <w:p w14:paraId="6CBAA3E7" w14:textId="59F57419" w:rsidR="00F84CE6" w:rsidRPr="00D77AD4" w:rsidRDefault="00F84CE6" w:rsidP="00F84CE6">
            <w:pPr>
              <w:tabs>
                <w:tab w:val="left" w:pos="6525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52" w:type="dxa"/>
            <w:vAlign w:val="center"/>
          </w:tcPr>
          <w:p w14:paraId="4F2EBD71" w14:textId="2DF2E2D9" w:rsidR="00F84CE6" w:rsidRPr="00D77AD4" w:rsidRDefault="00F84CE6" w:rsidP="00F84CE6">
            <w:pPr>
              <w:tabs>
                <w:tab w:val="left" w:pos="6525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684" w:type="dxa"/>
          </w:tcPr>
          <w:p w14:paraId="4F2680E0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879" w:type="dxa"/>
          </w:tcPr>
          <w:p w14:paraId="132AEFA3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</w:tr>
      <w:tr w:rsidR="00D77AD4" w:rsidRPr="00D77AD4" w14:paraId="3EB5202A" w14:textId="77777777" w:rsidTr="00507B2B">
        <w:trPr>
          <w:gridAfter w:val="1"/>
          <w:wAfter w:w="964" w:type="dxa"/>
        </w:trPr>
        <w:tc>
          <w:tcPr>
            <w:tcW w:w="1104" w:type="dxa"/>
            <w:gridSpan w:val="2"/>
            <w:vAlign w:val="center"/>
          </w:tcPr>
          <w:p w14:paraId="0D723D9C" w14:textId="57142C76" w:rsidR="00F84CE6" w:rsidRPr="00D77AD4" w:rsidRDefault="00F84CE6" w:rsidP="00F84CE6">
            <w:pPr>
              <w:tabs>
                <w:tab w:val="left" w:pos="6525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7A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43</w:t>
            </w:r>
          </w:p>
        </w:tc>
        <w:tc>
          <w:tcPr>
            <w:tcW w:w="5254" w:type="dxa"/>
            <w:vAlign w:val="center"/>
          </w:tcPr>
          <w:p w14:paraId="72B247A3" w14:textId="77777777" w:rsidR="00F84CE6" w:rsidRPr="00D77AD4" w:rsidRDefault="00F84CE6" w:rsidP="00F84CE6">
            <w:pPr>
              <w:tabs>
                <w:tab w:val="left" w:pos="6525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52" w:type="dxa"/>
            <w:vAlign w:val="center"/>
          </w:tcPr>
          <w:p w14:paraId="3C731A5F" w14:textId="3873D80C" w:rsidR="00F84CE6" w:rsidRPr="00D77AD4" w:rsidRDefault="00F84CE6" w:rsidP="00F84CE6">
            <w:pPr>
              <w:tabs>
                <w:tab w:val="left" w:pos="6525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684" w:type="dxa"/>
          </w:tcPr>
          <w:p w14:paraId="26C7868E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879" w:type="dxa"/>
          </w:tcPr>
          <w:p w14:paraId="4F81B978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</w:tr>
      <w:tr w:rsidR="00D77AD4" w:rsidRPr="00D77AD4" w14:paraId="3127E9E1" w14:textId="77777777" w:rsidTr="00507B2B">
        <w:trPr>
          <w:gridAfter w:val="1"/>
          <w:wAfter w:w="964" w:type="dxa"/>
        </w:trPr>
        <w:tc>
          <w:tcPr>
            <w:tcW w:w="1104" w:type="dxa"/>
            <w:gridSpan w:val="2"/>
            <w:vAlign w:val="center"/>
          </w:tcPr>
          <w:p w14:paraId="459FB07E" w14:textId="6941236E" w:rsidR="00F84CE6" w:rsidRPr="00D77AD4" w:rsidRDefault="00F84CE6" w:rsidP="00F84CE6">
            <w:pPr>
              <w:tabs>
                <w:tab w:val="left" w:pos="6525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7A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44</w:t>
            </w:r>
          </w:p>
        </w:tc>
        <w:tc>
          <w:tcPr>
            <w:tcW w:w="5254" w:type="dxa"/>
            <w:vAlign w:val="center"/>
          </w:tcPr>
          <w:p w14:paraId="1A42A552" w14:textId="1AD3DA98" w:rsidR="00F84CE6" w:rsidRPr="00D77AD4" w:rsidRDefault="00F84CE6" w:rsidP="00F84CE6">
            <w:pPr>
              <w:tabs>
                <w:tab w:val="left" w:pos="6525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52" w:type="dxa"/>
            <w:vAlign w:val="center"/>
          </w:tcPr>
          <w:p w14:paraId="09CD0293" w14:textId="4F340C97" w:rsidR="00F84CE6" w:rsidRPr="00D77AD4" w:rsidRDefault="00F84CE6" w:rsidP="00F84CE6">
            <w:pPr>
              <w:tabs>
                <w:tab w:val="left" w:pos="6525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684" w:type="dxa"/>
          </w:tcPr>
          <w:p w14:paraId="18E87555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879" w:type="dxa"/>
          </w:tcPr>
          <w:p w14:paraId="28E9ECA3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</w:tr>
      <w:tr w:rsidR="00D77AD4" w:rsidRPr="00D77AD4" w14:paraId="2E4080B7" w14:textId="77777777" w:rsidTr="00507B2B">
        <w:trPr>
          <w:gridAfter w:val="1"/>
          <w:wAfter w:w="964" w:type="dxa"/>
        </w:trPr>
        <w:tc>
          <w:tcPr>
            <w:tcW w:w="1104" w:type="dxa"/>
            <w:gridSpan w:val="2"/>
            <w:vAlign w:val="center"/>
          </w:tcPr>
          <w:p w14:paraId="63442D36" w14:textId="30DCDEFC" w:rsidR="00F84CE6" w:rsidRPr="00D77AD4" w:rsidRDefault="00F84CE6" w:rsidP="00F84CE6">
            <w:pPr>
              <w:tabs>
                <w:tab w:val="left" w:pos="6525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7A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45</w:t>
            </w:r>
          </w:p>
        </w:tc>
        <w:tc>
          <w:tcPr>
            <w:tcW w:w="5254" w:type="dxa"/>
            <w:vAlign w:val="center"/>
          </w:tcPr>
          <w:p w14:paraId="49874D9A" w14:textId="5AC50AF2" w:rsidR="00F84CE6" w:rsidRPr="00D77AD4" w:rsidRDefault="00F84CE6" w:rsidP="00F84CE6">
            <w:pPr>
              <w:tabs>
                <w:tab w:val="left" w:pos="6525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52" w:type="dxa"/>
            <w:vAlign w:val="center"/>
          </w:tcPr>
          <w:p w14:paraId="66B8F6BE" w14:textId="4C75B59C" w:rsidR="00F84CE6" w:rsidRPr="00D77AD4" w:rsidRDefault="00F84CE6" w:rsidP="00F84CE6">
            <w:pPr>
              <w:tabs>
                <w:tab w:val="left" w:pos="6525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684" w:type="dxa"/>
          </w:tcPr>
          <w:p w14:paraId="60DEC325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879" w:type="dxa"/>
          </w:tcPr>
          <w:p w14:paraId="5CF14066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</w:tr>
      <w:tr w:rsidR="00D77AD4" w:rsidRPr="00D77AD4" w14:paraId="3AFECE49" w14:textId="77777777" w:rsidTr="00507B2B">
        <w:trPr>
          <w:gridAfter w:val="1"/>
          <w:wAfter w:w="964" w:type="dxa"/>
        </w:trPr>
        <w:tc>
          <w:tcPr>
            <w:tcW w:w="1104" w:type="dxa"/>
            <w:gridSpan w:val="2"/>
            <w:vAlign w:val="center"/>
          </w:tcPr>
          <w:p w14:paraId="7B96C963" w14:textId="3727B0AF" w:rsidR="00F84CE6" w:rsidRPr="00D77AD4" w:rsidRDefault="00F84CE6" w:rsidP="00F84CE6">
            <w:pPr>
              <w:tabs>
                <w:tab w:val="left" w:pos="6525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7A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46</w:t>
            </w:r>
          </w:p>
        </w:tc>
        <w:tc>
          <w:tcPr>
            <w:tcW w:w="5254" w:type="dxa"/>
            <w:vAlign w:val="center"/>
          </w:tcPr>
          <w:p w14:paraId="62B8E428" w14:textId="7A93F334" w:rsidR="00F84CE6" w:rsidRPr="00D77AD4" w:rsidRDefault="00F84CE6" w:rsidP="00F84CE6">
            <w:pPr>
              <w:tabs>
                <w:tab w:val="left" w:pos="6525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52" w:type="dxa"/>
            <w:vAlign w:val="center"/>
          </w:tcPr>
          <w:p w14:paraId="6A15C2D9" w14:textId="5441C79F" w:rsidR="00F84CE6" w:rsidRPr="00D77AD4" w:rsidRDefault="00F84CE6" w:rsidP="00F84CE6">
            <w:pPr>
              <w:tabs>
                <w:tab w:val="left" w:pos="6525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684" w:type="dxa"/>
          </w:tcPr>
          <w:p w14:paraId="5FE0E362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879" w:type="dxa"/>
          </w:tcPr>
          <w:p w14:paraId="51801DA9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</w:tr>
      <w:tr w:rsidR="00D77AD4" w:rsidRPr="00D77AD4" w14:paraId="34F485B0" w14:textId="77777777" w:rsidTr="00507B2B">
        <w:trPr>
          <w:gridAfter w:val="1"/>
          <w:wAfter w:w="964" w:type="dxa"/>
        </w:trPr>
        <w:tc>
          <w:tcPr>
            <w:tcW w:w="1104" w:type="dxa"/>
            <w:gridSpan w:val="2"/>
            <w:vAlign w:val="center"/>
          </w:tcPr>
          <w:p w14:paraId="5C3CA3F4" w14:textId="03711470" w:rsidR="00F84CE6" w:rsidRPr="00D77AD4" w:rsidRDefault="00F84CE6" w:rsidP="00F84CE6">
            <w:pPr>
              <w:tabs>
                <w:tab w:val="left" w:pos="6525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7A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47</w:t>
            </w:r>
          </w:p>
        </w:tc>
        <w:tc>
          <w:tcPr>
            <w:tcW w:w="5254" w:type="dxa"/>
            <w:vAlign w:val="center"/>
          </w:tcPr>
          <w:p w14:paraId="1D6AB4E3" w14:textId="4BA4A7CF" w:rsidR="00F84CE6" w:rsidRPr="00D77AD4" w:rsidRDefault="00F84CE6" w:rsidP="00F84CE6">
            <w:pPr>
              <w:tabs>
                <w:tab w:val="left" w:pos="6525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52" w:type="dxa"/>
            <w:vAlign w:val="center"/>
          </w:tcPr>
          <w:p w14:paraId="21AA3BDD" w14:textId="18E606EE" w:rsidR="00F84CE6" w:rsidRPr="00D77AD4" w:rsidRDefault="00F84CE6" w:rsidP="00F84CE6">
            <w:pPr>
              <w:tabs>
                <w:tab w:val="left" w:pos="6525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684" w:type="dxa"/>
          </w:tcPr>
          <w:p w14:paraId="1AC74722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879" w:type="dxa"/>
          </w:tcPr>
          <w:p w14:paraId="6A009F84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</w:tr>
      <w:tr w:rsidR="00D77AD4" w:rsidRPr="00D77AD4" w14:paraId="1BA253E1" w14:textId="77777777" w:rsidTr="00507B2B">
        <w:trPr>
          <w:gridAfter w:val="1"/>
          <w:wAfter w:w="964" w:type="dxa"/>
        </w:trPr>
        <w:tc>
          <w:tcPr>
            <w:tcW w:w="1104" w:type="dxa"/>
            <w:gridSpan w:val="2"/>
            <w:vAlign w:val="center"/>
          </w:tcPr>
          <w:p w14:paraId="23B978A5" w14:textId="2CD99F87" w:rsidR="00F84CE6" w:rsidRPr="00D77AD4" w:rsidRDefault="00F84CE6" w:rsidP="00F84CE6">
            <w:pPr>
              <w:tabs>
                <w:tab w:val="left" w:pos="6525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7A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48</w:t>
            </w:r>
          </w:p>
        </w:tc>
        <w:tc>
          <w:tcPr>
            <w:tcW w:w="5254" w:type="dxa"/>
            <w:vAlign w:val="center"/>
          </w:tcPr>
          <w:p w14:paraId="1D562544" w14:textId="0BB87BA4" w:rsidR="00F84CE6" w:rsidRPr="00D77AD4" w:rsidRDefault="00F84CE6" w:rsidP="00F84CE6">
            <w:pPr>
              <w:tabs>
                <w:tab w:val="left" w:pos="6525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52" w:type="dxa"/>
            <w:vAlign w:val="center"/>
          </w:tcPr>
          <w:p w14:paraId="0CE05495" w14:textId="06C697C1" w:rsidR="00F84CE6" w:rsidRPr="00D77AD4" w:rsidRDefault="00F84CE6" w:rsidP="00F84CE6">
            <w:pPr>
              <w:tabs>
                <w:tab w:val="left" w:pos="6525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684" w:type="dxa"/>
          </w:tcPr>
          <w:p w14:paraId="1519986C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879" w:type="dxa"/>
          </w:tcPr>
          <w:p w14:paraId="11F914DE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</w:tr>
      <w:tr w:rsidR="00D77AD4" w:rsidRPr="00D77AD4" w14:paraId="54D6D855" w14:textId="77777777" w:rsidTr="00507B2B">
        <w:trPr>
          <w:gridAfter w:val="1"/>
          <w:wAfter w:w="964" w:type="dxa"/>
        </w:trPr>
        <w:tc>
          <w:tcPr>
            <w:tcW w:w="1104" w:type="dxa"/>
            <w:gridSpan w:val="2"/>
            <w:vAlign w:val="center"/>
          </w:tcPr>
          <w:p w14:paraId="3D78A04D" w14:textId="5401F0A1" w:rsidR="00F84CE6" w:rsidRPr="00D77AD4" w:rsidRDefault="00F84CE6" w:rsidP="00F84CE6">
            <w:pPr>
              <w:tabs>
                <w:tab w:val="left" w:pos="6525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7A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49</w:t>
            </w:r>
          </w:p>
        </w:tc>
        <w:tc>
          <w:tcPr>
            <w:tcW w:w="5254" w:type="dxa"/>
            <w:vAlign w:val="center"/>
          </w:tcPr>
          <w:p w14:paraId="57AA8157" w14:textId="2DB112E7" w:rsidR="00F84CE6" w:rsidRPr="00D77AD4" w:rsidRDefault="00F84CE6" w:rsidP="00F84CE6">
            <w:pPr>
              <w:tabs>
                <w:tab w:val="left" w:pos="6525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52" w:type="dxa"/>
            <w:vAlign w:val="center"/>
          </w:tcPr>
          <w:p w14:paraId="4330B881" w14:textId="3F6C02B8" w:rsidR="00F84CE6" w:rsidRPr="00D77AD4" w:rsidRDefault="00F84CE6" w:rsidP="00F84CE6">
            <w:pPr>
              <w:tabs>
                <w:tab w:val="left" w:pos="6525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684" w:type="dxa"/>
          </w:tcPr>
          <w:p w14:paraId="3F22F4CB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879" w:type="dxa"/>
          </w:tcPr>
          <w:p w14:paraId="3B15F7F9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</w:tr>
      <w:tr w:rsidR="00D77AD4" w:rsidRPr="00D77AD4" w14:paraId="129351F3" w14:textId="77777777" w:rsidTr="00507B2B">
        <w:trPr>
          <w:gridAfter w:val="1"/>
          <w:wAfter w:w="964" w:type="dxa"/>
        </w:trPr>
        <w:tc>
          <w:tcPr>
            <w:tcW w:w="1104" w:type="dxa"/>
            <w:gridSpan w:val="2"/>
            <w:vAlign w:val="center"/>
          </w:tcPr>
          <w:p w14:paraId="51361CA7" w14:textId="4293A65B" w:rsidR="00F84CE6" w:rsidRPr="00D77AD4" w:rsidRDefault="00F84CE6" w:rsidP="00F84CE6">
            <w:pPr>
              <w:tabs>
                <w:tab w:val="left" w:pos="6525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7A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50</w:t>
            </w:r>
          </w:p>
        </w:tc>
        <w:tc>
          <w:tcPr>
            <w:tcW w:w="5254" w:type="dxa"/>
            <w:vAlign w:val="center"/>
          </w:tcPr>
          <w:p w14:paraId="23F62277" w14:textId="0E6EEC25" w:rsidR="00F84CE6" w:rsidRPr="00D77AD4" w:rsidRDefault="00F84CE6" w:rsidP="00F84CE6">
            <w:pPr>
              <w:tabs>
                <w:tab w:val="left" w:pos="6525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52" w:type="dxa"/>
            <w:vAlign w:val="center"/>
          </w:tcPr>
          <w:p w14:paraId="3494E302" w14:textId="7D2EFB62" w:rsidR="00F84CE6" w:rsidRPr="00D77AD4" w:rsidRDefault="00F84CE6" w:rsidP="00F84CE6">
            <w:pPr>
              <w:tabs>
                <w:tab w:val="left" w:pos="6525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684" w:type="dxa"/>
          </w:tcPr>
          <w:p w14:paraId="4ED58AE8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879" w:type="dxa"/>
          </w:tcPr>
          <w:p w14:paraId="713ED58C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</w:tr>
      <w:tr w:rsidR="00D77AD4" w:rsidRPr="00D77AD4" w14:paraId="6362B0F4" w14:textId="77777777" w:rsidTr="00507B2B">
        <w:trPr>
          <w:gridAfter w:val="1"/>
          <w:wAfter w:w="964" w:type="dxa"/>
        </w:trPr>
        <w:tc>
          <w:tcPr>
            <w:tcW w:w="1104" w:type="dxa"/>
            <w:gridSpan w:val="2"/>
            <w:vAlign w:val="center"/>
          </w:tcPr>
          <w:p w14:paraId="38BB94F2" w14:textId="71E647C3" w:rsidR="00F84CE6" w:rsidRPr="00D77AD4" w:rsidRDefault="00F84CE6" w:rsidP="00F84CE6">
            <w:pPr>
              <w:tabs>
                <w:tab w:val="left" w:pos="6525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7A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51</w:t>
            </w:r>
          </w:p>
        </w:tc>
        <w:tc>
          <w:tcPr>
            <w:tcW w:w="5254" w:type="dxa"/>
            <w:vAlign w:val="center"/>
          </w:tcPr>
          <w:p w14:paraId="0F4DCE33" w14:textId="740A1306" w:rsidR="00F84CE6" w:rsidRPr="00D77AD4" w:rsidRDefault="00F84CE6" w:rsidP="00F84CE6">
            <w:pPr>
              <w:tabs>
                <w:tab w:val="left" w:pos="6525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52" w:type="dxa"/>
            <w:vAlign w:val="center"/>
          </w:tcPr>
          <w:p w14:paraId="36EC3C8A" w14:textId="5065FF90" w:rsidR="00F84CE6" w:rsidRPr="00D77AD4" w:rsidRDefault="00F84CE6" w:rsidP="00F84CE6">
            <w:pPr>
              <w:tabs>
                <w:tab w:val="left" w:pos="6525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684" w:type="dxa"/>
          </w:tcPr>
          <w:p w14:paraId="1FDB54F3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879" w:type="dxa"/>
          </w:tcPr>
          <w:p w14:paraId="3C56A773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</w:tr>
      <w:tr w:rsidR="00D77AD4" w:rsidRPr="00D77AD4" w14:paraId="589936DE" w14:textId="77777777" w:rsidTr="00507B2B">
        <w:trPr>
          <w:gridAfter w:val="1"/>
          <w:wAfter w:w="964" w:type="dxa"/>
        </w:trPr>
        <w:tc>
          <w:tcPr>
            <w:tcW w:w="1104" w:type="dxa"/>
            <w:gridSpan w:val="2"/>
          </w:tcPr>
          <w:p w14:paraId="6D77FDF0" w14:textId="77777777" w:rsidR="00F84CE6" w:rsidRPr="00D77AD4" w:rsidRDefault="00F84CE6" w:rsidP="00F84CE6">
            <w:pPr>
              <w:tabs>
                <w:tab w:val="left" w:pos="6525"/>
              </w:tabs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D77AD4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№п/п</w:t>
            </w:r>
          </w:p>
        </w:tc>
        <w:tc>
          <w:tcPr>
            <w:tcW w:w="5254" w:type="dxa"/>
          </w:tcPr>
          <w:p w14:paraId="2F55C771" w14:textId="77777777" w:rsidR="00F84CE6" w:rsidRPr="00D77AD4" w:rsidRDefault="00F84CE6" w:rsidP="00F84CE6">
            <w:pPr>
              <w:tabs>
                <w:tab w:val="left" w:pos="6525"/>
              </w:tabs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D77AD4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Ф.И.О.</w:t>
            </w:r>
          </w:p>
        </w:tc>
        <w:tc>
          <w:tcPr>
            <w:tcW w:w="2652" w:type="dxa"/>
          </w:tcPr>
          <w:p w14:paraId="08D0F938" w14:textId="77777777" w:rsidR="00F84CE6" w:rsidRPr="00D77AD4" w:rsidRDefault="00F84CE6" w:rsidP="00F84CE6">
            <w:pPr>
              <w:tabs>
                <w:tab w:val="left" w:pos="6525"/>
              </w:tabs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D77AD4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должность</w:t>
            </w:r>
          </w:p>
        </w:tc>
        <w:tc>
          <w:tcPr>
            <w:tcW w:w="1684" w:type="dxa"/>
          </w:tcPr>
          <w:p w14:paraId="53F5918A" w14:textId="77777777" w:rsidR="00F84CE6" w:rsidRPr="00D77AD4" w:rsidRDefault="00F84CE6" w:rsidP="00F84CE6">
            <w:pPr>
              <w:tabs>
                <w:tab w:val="left" w:pos="6525"/>
              </w:tabs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D77AD4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подпись</w:t>
            </w:r>
          </w:p>
        </w:tc>
        <w:tc>
          <w:tcPr>
            <w:tcW w:w="2879" w:type="dxa"/>
          </w:tcPr>
          <w:p w14:paraId="0EDD3DD1" w14:textId="77777777" w:rsidR="00F84CE6" w:rsidRPr="00D77AD4" w:rsidRDefault="00F84CE6" w:rsidP="00F84CE6">
            <w:pPr>
              <w:tabs>
                <w:tab w:val="left" w:pos="6525"/>
              </w:tabs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D77AD4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Дата ознакомления с локальными актами</w:t>
            </w:r>
          </w:p>
        </w:tc>
      </w:tr>
      <w:tr w:rsidR="002851F2" w:rsidRPr="00D77AD4" w14:paraId="26690133" w14:textId="77777777" w:rsidTr="00507B2B">
        <w:trPr>
          <w:gridAfter w:val="1"/>
          <w:wAfter w:w="964" w:type="dxa"/>
        </w:trPr>
        <w:tc>
          <w:tcPr>
            <w:tcW w:w="1104" w:type="dxa"/>
            <w:gridSpan w:val="2"/>
            <w:vAlign w:val="center"/>
          </w:tcPr>
          <w:p w14:paraId="031EE21E" w14:textId="48D7036C" w:rsidR="002851F2" w:rsidRPr="00D77AD4" w:rsidRDefault="002851F2" w:rsidP="002851F2">
            <w:pPr>
              <w:tabs>
                <w:tab w:val="left" w:pos="6525"/>
              </w:tabs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D77A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52</w:t>
            </w:r>
          </w:p>
        </w:tc>
        <w:tc>
          <w:tcPr>
            <w:tcW w:w="5254" w:type="dxa"/>
            <w:vAlign w:val="center"/>
          </w:tcPr>
          <w:p w14:paraId="52D55B22" w14:textId="345F26D6" w:rsidR="002851F2" w:rsidRPr="00D77AD4" w:rsidRDefault="002851F2" w:rsidP="002851F2">
            <w:pPr>
              <w:tabs>
                <w:tab w:val="left" w:pos="6525"/>
              </w:tabs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52" w:type="dxa"/>
            <w:vAlign w:val="center"/>
          </w:tcPr>
          <w:p w14:paraId="5E161712" w14:textId="4188B39B" w:rsidR="002851F2" w:rsidRPr="00D77AD4" w:rsidRDefault="002851F2" w:rsidP="002851F2">
            <w:pPr>
              <w:tabs>
                <w:tab w:val="left" w:pos="6525"/>
              </w:tabs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684" w:type="dxa"/>
          </w:tcPr>
          <w:p w14:paraId="107FF7B7" w14:textId="77777777" w:rsidR="002851F2" w:rsidRPr="00D77AD4" w:rsidRDefault="002851F2" w:rsidP="002851F2">
            <w:pPr>
              <w:tabs>
                <w:tab w:val="left" w:pos="6525"/>
              </w:tabs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879" w:type="dxa"/>
          </w:tcPr>
          <w:p w14:paraId="184EE9B8" w14:textId="77777777" w:rsidR="002851F2" w:rsidRPr="00D77AD4" w:rsidRDefault="002851F2" w:rsidP="002851F2">
            <w:pPr>
              <w:tabs>
                <w:tab w:val="left" w:pos="6525"/>
              </w:tabs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2851F2" w:rsidRPr="00D77AD4" w14:paraId="7F248CEA" w14:textId="77777777" w:rsidTr="00507B2B">
        <w:trPr>
          <w:gridAfter w:val="1"/>
          <w:wAfter w:w="964" w:type="dxa"/>
        </w:trPr>
        <w:tc>
          <w:tcPr>
            <w:tcW w:w="1104" w:type="dxa"/>
            <w:gridSpan w:val="2"/>
            <w:vAlign w:val="center"/>
          </w:tcPr>
          <w:p w14:paraId="2889D05B" w14:textId="6D545B43" w:rsidR="002851F2" w:rsidRPr="00D77AD4" w:rsidRDefault="002851F2" w:rsidP="002851F2">
            <w:pPr>
              <w:tabs>
                <w:tab w:val="left" w:pos="6525"/>
              </w:tabs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D77A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53</w:t>
            </w:r>
          </w:p>
        </w:tc>
        <w:tc>
          <w:tcPr>
            <w:tcW w:w="5254" w:type="dxa"/>
            <w:vAlign w:val="center"/>
          </w:tcPr>
          <w:p w14:paraId="4A0B06AE" w14:textId="5DCE72A7" w:rsidR="002851F2" w:rsidRPr="00D77AD4" w:rsidRDefault="002851F2" w:rsidP="002851F2">
            <w:pPr>
              <w:tabs>
                <w:tab w:val="left" w:pos="6525"/>
              </w:tabs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52" w:type="dxa"/>
            <w:vAlign w:val="center"/>
          </w:tcPr>
          <w:p w14:paraId="240C0FF6" w14:textId="4161BE4D" w:rsidR="002851F2" w:rsidRPr="00D77AD4" w:rsidRDefault="002851F2" w:rsidP="002851F2">
            <w:pPr>
              <w:tabs>
                <w:tab w:val="left" w:pos="6525"/>
              </w:tabs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684" w:type="dxa"/>
          </w:tcPr>
          <w:p w14:paraId="7DCD2688" w14:textId="77777777" w:rsidR="002851F2" w:rsidRPr="00D77AD4" w:rsidRDefault="002851F2" w:rsidP="002851F2">
            <w:pPr>
              <w:tabs>
                <w:tab w:val="left" w:pos="6525"/>
              </w:tabs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879" w:type="dxa"/>
          </w:tcPr>
          <w:p w14:paraId="424C2B43" w14:textId="77777777" w:rsidR="002851F2" w:rsidRPr="00D77AD4" w:rsidRDefault="002851F2" w:rsidP="002851F2">
            <w:pPr>
              <w:tabs>
                <w:tab w:val="left" w:pos="6525"/>
              </w:tabs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D77AD4" w:rsidRPr="00D77AD4" w14:paraId="4C2811C2" w14:textId="77777777" w:rsidTr="00507B2B">
        <w:trPr>
          <w:gridAfter w:val="1"/>
          <w:wAfter w:w="964" w:type="dxa"/>
        </w:trPr>
        <w:tc>
          <w:tcPr>
            <w:tcW w:w="1104" w:type="dxa"/>
            <w:gridSpan w:val="2"/>
            <w:vAlign w:val="center"/>
          </w:tcPr>
          <w:p w14:paraId="08DAC87B" w14:textId="506A98A2" w:rsidR="00F84CE6" w:rsidRPr="00D77AD4" w:rsidRDefault="00F84CE6" w:rsidP="00F84CE6">
            <w:pPr>
              <w:tabs>
                <w:tab w:val="left" w:pos="6525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7A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54</w:t>
            </w:r>
          </w:p>
        </w:tc>
        <w:tc>
          <w:tcPr>
            <w:tcW w:w="5254" w:type="dxa"/>
            <w:vAlign w:val="center"/>
          </w:tcPr>
          <w:p w14:paraId="4C49C464" w14:textId="37A90049" w:rsidR="00F84CE6" w:rsidRPr="00D77AD4" w:rsidRDefault="00F84CE6" w:rsidP="00F84CE6">
            <w:pPr>
              <w:tabs>
                <w:tab w:val="left" w:pos="6525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52" w:type="dxa"/>
            <w:vAlign w:val="center"/>
          </w:tcPr>
          <w:p w14:paraId="45000286" w14:textId="541152F9" w:rsidR="00F84CE6" w:rsidRPr="00D77AD4" w:rsidRDefault="00F84CE6" w:rsidP="00F84CE6">
            <w:pPr>
              <w:tabs>
                <w:tab w:val="left" w:pos="6525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684" w:type="dxa"/>
          </w:tcPr>
          <w:p w14:paraId="2C6DB27C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879" w:type="dxa"/>
          </w:tcPr>
          <w:p w14:paraId="076516CB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</w:tr>
      <w:tr w:rsidR="00D77AD4" w:rsidRPr="00D77AD4" w14:paraId="3EB81AEC" w14:textId="77777777" w:rsidTr="00507B2B">
        <w:trPr>
          <w:gridAfter w:val="1"/>
          <w:wAfter w:w="964" w:type="dxa"/>
        </w:trPr>
        <w:tc>
          <w:tcPr>
            <w:tcW w:w="1104" w:type="dxa"/>
            <w:gridSpan w:val="2"/>
            <w:vAlign w:val="center"/>
          </w:tcPr>
          <w:p w14:paraId="383E192B" w14:textId="073A15E5" w:rsidR="00F84CE6" w:rsidRPr="00D77AD4" w:rsidRDefault="00F84CE6" w:rsidP="00F84CE6">
            <w:pPr>
              <w:tabs>
                <w:tab w:val="left" w:pos="6525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7A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55</w:t>
            </w:r>
          </w:p>
        </w:tc>
        <w:tc>
          <w:tcPr>
            <w:tcW w:w="5254" w:type="dxa"/>
            <w:vAlign w:val="center"/>
          </w:tcPr>
          <w:p w14:paraId="41584A5B" w14:textId="728EA70D" w:rsidR="00F84CE6" w:rsidRPr="00D77AD4" w:rsidRDefault="00F84CE6" w:rsidP="00F84CE6">
            <w:pPr>
              <w:tabs>
                <w:tab w:val="left" w:pos="6525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52" w:type="dxa"/>
            <w:vAlign w:val="center"/>
          </w:tcPr>
          <w:p w14:paraId="732966B0" w14:textId="697CC496" w:rsidR="00F84CE6" w:rsidRPr="00D77AD4" w:rsidRDefault="00F84CE6" w:rsidP="00F84CE6">
            <w:pPr>
              <w:tabs>
                <w:tab w:val="left" w:pos="6525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684" w:type="dxa"/>
          </w:tcPr>
          <w:p w14:paraId="165561C8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879" w:type="dxa"/>
          </w:tcPr>
          <w:p w14:paraId="6494E23D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</w:tr>
      <w:tr w:rsidR="00D77AD4" w:rsidRPr="00D77AD4" w14:paraId="1776A646" w14:textId="77777777" w:rsidTr="00507B2B">
        <w:trPr>
          <w:gridAfter w:val="1"/>
          <w:wAfter w:w="964" w:type="dxa"/>
        </w:trPr>
        <w:tc>
          <w:tcPr>
            <w:tcW w:w="1104" w:type="dxa"/>
            <w:gridSpan w:val="2"/>
            <w:vAlign w:val="center"/>
          </w:tcPr>
          <w:p w14:paraId="37EDA4A1" w14:textId="499BA751" w:rsidR="00F84CE6" w:rsidRPr="00D77AD4" w:rsidRDefault="00F84CE6" w:rsidP="00F84CE6">
            <w:pPr>
              <w:tabs>
                <w:tab w:val="left" w:pos="6525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7A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56</w:t>
            </w:r>
          </w:p>
        </w:tc>
        <w:tc>
          <w:tcPr>
            <w:tcW w:w="5254" w:type="dxa"/>
            <w:vAlign w:val="center"/>
          </w:tcPr>
          <w:p w14:paraId="32D1869C" w14:textId="7F94EFC8" w:rsidR="00F84CE6" w:rsidRPr="00D77AD4" w:rsidRDefault="00F84CE6" w:rsidP="00F84CE6">
            <w:pPr>
              <w:tabs>
                <w:tab w:val="left" w:pos="6525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52" w:type="dxa"/>
            <w:vAlign w:val="center"/>
          </w:tcPr>
          <w:p w14:paraId="2B25EB82" w14:textId="65AB8186" w:rsidR="00F84CE6" w:rsidRPr="00D77AD4" w:rsidRDefault="00F84CE6" w:rsidP="00F84CE6">
            <w:pPr>
              <w:tabs>
                <w:tab w:val="left" w:pos="6525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684" w:type="dxa"/>
          </w:tcPr>
          <w:p w14:paraId="68C8B616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879" w:type="dxa"/>
          </w:tcPr>
          <w:p w14:paraId="76FE5E5A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</w:tr>
      <w:tr w:rsidR="00D77AD4" w:rsidRPr="00D77AD4" w14:paraId="66E797A8" w14:textId="77777777" w:rsidTr="00507B2B">
        <w:trPr>
          <w:gridAfter w:val="1"/>
          <w:wAfter w:w="964" w:type="dxa"/>
        </w:trPr>
        <w:tc>
          <w:tcPr>
            <w:tcW w:w="1104" w:type="dxa"/>
            <w:gridSpan w:val="2"/>
            <w:vAlign w:val="center"/>
          </w:tcPr>
          <w:p w14:paraId="3DD57D68" w14:textId="1A283A3D" w:rsidR="00F84CE6" w:rsidRPr="00D77AD4" w:rsidRDefault="00F84CE6" w:rsidP="00F84CE6">
            <w:pPr>
              <w:tabs>
                <w:tab w:val="left" w:pos="6525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7A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57</w:t>
            </w:r>
          </w:p>
        </w:tc>
        <w:tc>
          <w:tcPr>
            <w:tcW w:w="5254" w:type="dxa"/>
            <w:vAlign w:val="center"/>
          </w:tcPr>
          <w:p w14:paraId="4238DE8A" w14:textId="4A44BC88" w:rsidR="00F84CE6" w:rsidRPr="00D77AD4" w:rsidRDefault="00F84CE6" w:rsidP="00F84CE6">
            <w:pPr>
              <w:tabs>
                <w:tab w:val="left" w:pos="6525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52" w:type="dxa"/>
            <w:vAlign w:val="center"/>
          </w:tcPr>
          <w:p w14:paraId="1ABE3338" w14:textId="0FBFC066" w:rsidR="00F84CE6" w:rsidRPr="00D77AD4" w:rsidRDefault="00F84CE6" w:rsidP="00F84CE6">
            <w:pPr>
              <w:tabs>
                <w:tab w:val="left" w:pos="6525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684" w:type="dxa"/>
          </w:tcPr>
          <w:p w14:paraId="0DBFB214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879" w:type="dxa"/>
          </w:tcPr>
          <w:p w14:paraId="0E1F6EBA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</w:tr>
      <w:tr w:rsidR="00D77AD4" w:rsidRPr="00D77AD4" w14:paraId="5BD38889" w14:textId="77777777" w:rsidTr="00507B2B">
        <w:trPr>
          <w:gridAfter w:val="1"/>
          <w:wAfter w:w="964" w:type="dxa"/>
        </w:trPr>
        <w:tc>
          <w:tcPr>
            <w:tcW w:w="1104" w:type="dxa"/>
            <w:gridSpan w:val="2"/>
            <w:vAlign w:val="center"/>
          </w:tcPr>
          <w:p w14:paraId="5DB1E9D0" w14:textId="0DB21CFC" w:rsidR="00F84CE6" w:rsidRPr="00D77AD4" w:rsidRDefault="00F84CE6" w:rsidP="00F84CE6">
            <w:pPr>
              <w:tabs>
                <w:tab w:val="left" w:pos="6525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7A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58</w:t>
            </w:r>
          </w:p>
        </w:tc>
        <w:tc>
          <w:tcPr>
            <w:tcW w:w="5254" w:type="dxa"/>
            <w:vAlign w:val="center"/>
          </w:tcPr>
          <w:p w14:paraId="0D63ABFA" w14:textId="3674FBA8" w:rsidR="00F84CE6" w:rsidRPr="00D77AD4" w:rsidRDefault="00F84CE6" w:rsidP="00F84CE6">
            <w:pPr>
              <w:tabs>
                <w:tab w:val="left" w:pos="6525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52" w:type="dxa"/>
            <w:vAlign w:val="center"/>
          </w:tcPr>
          <w:p w14:paraId="43C96060" w14:textId="4A017F14" w:rsidR="00F84CE6" w:rsidRPr="00D77AD4" w:rsidRDefault="00F84CE6" w:rsidP="00F84CE6">
            <w:pPr>
              <w:tabs>
                <w:tab w:val="left" w:pos="6525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684" w:type="dxa"/>
          </w:tcPr>
          <w:p w14:paraId="1F831273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879" w:type="dxa"/>
          </w:tcPr>
          <w:p w14:paraId="02679BE0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</w:tr>
      <w:tr w:rsidR="00D77AD4" w:rsidRPr="00D77AD4" w14:paraId="6D84877E" w14:textId="77777777" w:rsidTr="00507B2B">
        <w:trPr>
          <w:gridAfter w:val="1"/>
          <w:wAfter w:w="964" w:type="dxa"/>
        </w:trPr>
        <w:tc>
          <w:tcPr>
            <w:tcW w:w="1104" w:type="dxa"/>
            <w:gridSpan w:val="2"/>
            <w:vAlign w:val="center"/>
          </w:tcPr>
          <w:p w14:paraId="5D29D765" w14:textId="2A8AC62C" w:rsidR="00F84CE6" w:rsidRPr="00D77AD4" w:rsidRDefault="00F84CE6" w:rsidP="00F84CE6">
            <w:pPr>
              <w:tabs>
                <w:tab w:val="left" w:pos="6525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7A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59</w:t>
            </w:r>
          </w:p>
        </w:tc>
        <w:tc>
          <w:tcPr>
            <w:tcW w:w="5254" w:type="dxa"/>
            <w:vAlign w:val="center"/>
          </w:tcPr>
          <w:p w14:paraId="2939368D" w14:textId="7F4CF1BA" w:rsidR="00F84CE6" w:rsidRPr="00D77AD4" w:rsidRDefault="00F84CE6" w:rsidP="00F84CE6">
            <w:pPr>
              <w:tabs>
                <w:tab w:val="left" w:pos="6525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52" w:type="dxa"/>
            <w:vAlign w:val="center"/>
          </w:tcPr>
          <w:p w14:paraId="12EE988A" w14:textId="40E72A42" w:rsidR="00F84CE6" w:rsidRPr="00D77AD4" w:rsidRDefault="00F84CE6" w:rsidP="00F84CE6">
            <w:pPr>
              <w:tabs>
                <w:tab w:val="left" w:pos="6525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684" w:type="dxa"/>
          </w:tcPr>
          <w:p w14:paraId="665EAD63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879" w:type="dxa"/>
          </w:tcPr>
          <w:p w14:paraId="592EA533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</w:tr>
      <w:tr w:rsidR="00D77AD4" w:rsidRPr="00D77AD4" w14:paraId="0C2DFA2A" w14:textId="77777777" w:rsidTr="00507B2B">
        <w:trPr>
          <w:gridAfter w:val="1"/>
          <w:wAfter w:w="964" w:type="dxa"/>
        </w:trPr>
        <w:tc>
          <w:tcPr>
            <w:tcW w:w="1104" w:type="dxa"/>
            <w:gridSpan w:val="2"/>
            <w:vAlign w:val="center"/>
          </w:tcPr>
          <w:p w14:paraId="104ED12E" w14:textId="1998DD62" w:rsidR="00F84CE6" w:rsidRPr="00D77AD4" w:rsidRDefault="00F84CE6" w:rsidP="00F84CE6">
            <w:pPr>
              <w:tabs>
                <w:tab w:val="left" w:pos="6525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7A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60</w:t>
            </w:r>
          </w:p>
        </w:tc>
        <w:tc>
          <w:tcPr>
            <w:tcW w:w="5254" w:type="dxa"/>
            <w:vAlign w:val="center"/>
          </w:tcPr>
          <w:p w14:paraId="3ABB9479" w14:textId="185FF1AE" w:rsidR="00F84CE6" w:rsidRPr="00D77AD4" w:rsidRDefault="00F84CE6" w:rsidP="00F84CE6">
            <w:pPr>
              <w:tabs>
                <w:tab w:val="left" w:pos="6525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52" w:type="dxa"/>
            <w:vAlign w:val="center"/>
          </w:tcPr>
          <w:p w14:paraId="493BB9BA" w14:textId="45E25EE9" w:rsidR="00F84CE6" w:rsidRPr="00D77AD4" w:rsidRDefault="00F84CE6" w:rsidP="00F84CE6">
            <w:pPr>
              <w:tabs>
                <w:tab w:val="left" w:pos="6525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684" w:type="dxa"/>
          </w:tcPr>
          <w:p w14:paraId="1350F142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879" w:type="dxa"/>
          </w:tcPr>
          <w:p w14:paraId="23443EE7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</w:tr>
      <w:tr w:rsidR="00D77AD4" w:rsidRPr="00D77AD4" w14:paraId="146468C8" w14:textId="77777777" w:rsidTr="00507B2B">
        <w:trPr>
          <w:gridAfter w:val="1"/>
          <w:wAfter w:w="964" w:type="dxa"/>
        </w:trPr>
        <w:tc>
          <w:tcPr>
            <w:tcW w:w="1104" w:type="dxa"/>
            <w:gridSpan w:val="2"/>
            <w:vAlign w:val="center"/>
          </w:tcPr>
          <w:p w14:paraId="5AE2D35B" w14:textId="5F465FC0" w:rsidR="00F84CE6" w:rsidRPr="00D77AD4" w:rsidRDefault="00F84CE6" w:rsidP="00F84CE6">
            <w:pPr>
              <w:tabs>
                <w:tab w:val="left" w:pos="6525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7A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61</w:t>
            </w:r>
          </w:p>
        </w:tc>
        <w:tc>
          <w:tcPr>
            <w:tcW w:w="5254" w:type="dxa"/>
            <w:vAlign w:val="center"/>
          </w:tcPr>
          <w:p w14:paraId="4AD32971" w14:textId="022CE9BE" w:rsidR="00F84CE6" w:rsidRPr="00D77AD4" w:rsidRDefault="00F84CE6" w:rsidP="00F84CE6">
            <w:pPr>
              <w:tabs>
                <w:tab w:val="left" w:pos="6525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52" w:type="dxa"/>
            <w:vAlign w:val="center"/>
          </w:tcPr>
          <w:p w14:paraId="21E9B6A9" w14:textId="33C75C4E" w:rsidR="00F84CE6" w:rsidRPr="00D77AD4" w:rsidRDefault="00F84CE6" w:rsidP="00F84CE6">
            <w:pPr>
              <w:tabs>
                <w:tab w:val="left" w:pos="6525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684" w:type="dxa"/>
          </w:tcPr>
          <w:p w14:paraId="1E11265F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879" w:type="dxa"/>
          </w:tcPr>
          <w:p w14:paraId="12F9CE1A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</w:tr>
      <w:tr w:rsidR="00D77AD4" w:rsidRPr="00D77AD4" w14:paraId="0B0460D6" w14:textId="77777777" w:rsidTr="00507B2B">
        <w:trPr>
          <w:gridAfter w:val="1"/>
          <w:wAfter w:w="964" w:type="dxa"/>
        </w:trPr>
        <w:tc>
          <w:tcPr>
            <w:tcW w:w="1104" w:type="dxa"/>
            <w:gridSpan w:val="2"/>
            <w:vAlign w:val="center"/>
          </w:tcPr>
          <w:p w14:paraId="6B147002" w14:textId="021AD343" w:rsidR="00F84CE6" w:rsidRPr="00D77AD4" w:rsidRDefault="00F84CE6" w:rsidP="00F84CE6">
            <w:pPr>
              <w:tabs>
                <w:tab w:val="left" w:pos="6525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7A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62</w:t>
            </w:r>
          </w:p>
        </w:tc>
        <w:tc>
          <w:tcPr>
            <w:tcW w:w="5254" w:type="dxa"/>
            <w:vAlign w:val="center"/>
          </w:tcPr>
          <w:p w14:paraId="0A19F524" w14:textId="47CB655C" w:rsidR="00F84CE6" w:rsidRPr="00D77AD4" w:rsidRDefault="00F84CE6" w:rsidP="00F84CE6">
            <w:pPr>
              <w:tabs>
                <w:tab w:val="left" w:pos="6525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52" w:type="dxa"/>
            <w:vAlign w:val="center"/>
          </w:tcPr>
          <w:p w14:paraId="20DE15A9" w14:textId="100FC37E" w:rsidR="00F84CE6" w:rsidRPr="00D77AD4" w:rsidRDefault="00F84CE6" w:rsidP="00F84CE6">
            <w:pPr>
              <w:tabs>
                <w:tab w:val="left" w:pos="6525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684" w:type="dxa"/>
          </w:tcPr>
          <w:p w14:paraId="02F1B4FD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879" w:type="dxa"/>
          </w:tcPr>
          <w:p w14:paraId="0DB8F10E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</w:tr>
      <w:tr w:rsidR="00D77AD4" w:rsidRPr="00D77AD4" w14:paraId="0553E993" w14:textId="77777777" w:rsidTr="00507B2B">
        <w:trPr>
          <w:gridAfter w:val="1"/>
          <w:wAfter w:w="964" w:type="dxa"/>
        </w:trPr>
        <w:tc>
          <w:tcPr>
            <w:tcW w:w="1104" w:type="dxa"/>
            <w:gridSpan w:val="2"/>
            <w:vAlign w:val="center"/>
          </w:tcPr>
          <w:p w14:paraId="4203A571" w14:textId="6199D1FD" w:rsidR="00F84CE6" w:rsidRPr="00D77AD4" w:rsidRDefault="00F84CE6" w:rsidP="00F84CE6">
            <w:pPr>
              <w:tabs>
                <w:tab w:val="left" w:pos="6525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7A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63</w:t>
            </w:r>
          </w:p>
        </w:tc>
        <w:tc>
          <w:tcPr>
            <w:tcW w:w="5254" w:type="dxa"/>
            <w:vAlign w:val="center"/>
          </w:tcPr>
          <w:p w14:paraId="20EEC6A1" w14:textId="495C357B" w:rsidR="00F84CE6" w:rsidRPr="00D77AD4" w:rsidRDefault="00F84CE6" w:rsidP="00F84CE6">
            <w:pPr>
              <w:tabs>
                <w:tab w:val="left" w:pos="6525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52" w:type="dxa"/>
            <w:vAlign w:val="center"/>
          </w:tcPr>
          <w:p w14:paraId="0346DB85" w14:textId="60FC47D2" w:rsidR="00F84CE6" w:rsidRPr="00D77AD4" w:rsidRDefault="00F84CE6" w:rsidP="00F84CE6">
            <w:pPr>
              <w:tabs>
                <w:tab w:val="left" w:pos="6525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684" w:type="dxa"/>
          </w:tcPr>
          <w:p w14:paraId="5060264D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879" w:type="dxa"/>
          </w:tcPr>
          <w:p w14:paraId="13AA3F87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</w:tr>
      <w:tr w:rsidR="00D77AD4" w:rsidRPr="00D77AD4" w14:paraId="7CFAE008" w14:textId="77777777" w:rsidTr="00507B2B">
        <w:trPr>
          <w:gridAfter w:val="1"/>
          <w:wAfter w:w="964" w:type="dxa"/>
        </w:trPr>
        <w:tc>
          <w:tcPr>
            <w:tcW w:w="1104" w:type="dxa"/>
            <w:gridSpan w:val="2"/>
            <w:vAlign w:val="center"/>
          </w:tcPr>
          <w:p w14:paraId="7F346379" w14:textId="59084EE6" w:rsidR="00F84CE6" w:rsidRPr="00D77AD4" w:rsidRDefault="00F84CE6" w:rsidP="00F84CE6">
            <w:pPr>
              <w:tabs>
                <w:tab w:val="left" w:pos="6525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7A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64</w:t>
            </w:r>
          </w:p>
        </w:tc>
        <w:tc>
          <w:tcPr>
            <w:tcW w:w="5254" w:type="dxa"/>
            <w:vAlign w:val="center"/>
          </w:tcPr>
          <w:p w14:paraId="17D90635" w14:textId="50AC3740" w:rsidR="00F84CE6" w:rsidRPr="00D77AD4" w:rsidRDefault="00F84CE6" w:rsidP="00F84CE6">
            <w:pPr>
              <w:tabs>
                <w:tab w:val="left" w:pos="6525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52" w:type="dxa"/>
            <w:vAlign w:val="center"/>
          </w:tcPr>
          <w:p w14:paraId="7BCFCC6F" w14:textId="717C82A0" w:rsidR="00F84CE6" w:rsidRPr="00D77AD4" w:rsidRDefault="00F84CE6" w:rsidP="00F84CE6">
            <w:pPr>
              <w:tabs>
                <w:tab w:val="left" w:pos="6525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684" w:type="dxa"/>
          </w:tcPr>
          <w:p w14:paraId="6DE2AC77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879" w:type="dxa"/>
          </w:tcPr>
          <w:p w14:paraId="2BFF5209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</w:tr>
      <w:tr w:rsidR="00D77AD4" w:rsidRPr="00D77AD4" w14:paraId="1F56F2CA" w14:textId="77777777" w:rsidTr="00507B2B">
        <w:trPr>
          <w:gridAfter w:val="1"/>
          <w:wAfter w:w="964" w:type="dxa"/>
        </w:trPr>
        <w:tc>
          <w:tcPr>
            <w:tcW w:w="1104" w:type="dxa"/>
            <w:gridSpan w:val="2"/>
            <w:vAlign w:val="center"/>
          </w:tcPr>
          <w:p w14:paraId="3F719F06" w14:textId="2EB10777" w:rsidR="00F84CE6" w:rsidRPr="00D77AD4" w:rsidRDefault="00F84CE6" w:rsidP="00F84CE6">
            <w:pPr>
              <w:tabs>
                <w:tab w:val="left" w:pos="6525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7A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65</w:t>
            </w:r>
          </w:p>
        </w:tc>
        <w:tc>
          <w:tcPr>
            <w:tcW w:w="5254" w:type="dxa"/>
            <w:vAlign w:val="center"/>
          </w:tcPr>
          <w:p w14:paraId="04EE766F" w14:textId="4B17884E" w:rsidR="00F84CE6" w:rsidRPr="00D77AD4" w:rsidRDefault="00F84CE6" w:rsidP="00F84CE6">
            <w:pPr>
              <w:tabs>
                <w:tab w:val="left" w:pos="6525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52" w:type="dxa"/>
            <w:vAlign w:val="center"/>
          </w:tcPr>
          <w:p w14:paraId="4B423E37" w14:textId="79D0674A" w:rsidR="00F84CE6" w:rsidRPr="00D77AD4" w:rsidRDefault="00F84CE6" w:rsidP="00F84CE6">
            <w:pPr>
              <w:tabs>
                <w:tab w:val="left" w:pos="6525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684" w:type="dxa"/>
          </w:tcPr>
          <w:p w14:paraId="47599F2B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879" w:type="dxa"/>
          </w:tcPr>
          <w:p w14:paraId="543C10A2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</w:tr>
      <w:tr w:rsidR="00D77AD4" w:rsidRPr="00D77AD4" w14:paraId="6D1A5E01" w14:textId="77777777" w:rsidTr="00507B2B">
        <w:trPr>
          <w:gridAfter w:val="1"/>
          <w:wAfter w:w="964" w:type="dxa"/>
        </w:trPr>
        <w:tc>
          <w:tcPr>
            <w:tcW w:w="1104" w:type="dxa"/>
            <w:gridSpan w:val="2"/>
            <w:vAlign w:val="center"/>
          </w:tcPr>
          <w:p w14:paraId="65AD0459" w14:textId="210D2A5E" w:rsidR="00F84CE6" w:rsidRPr="00D77AD4" w:rsidRDefault="00F84CE6" w:rsidP="00F84CE6">
            <w:pPr>
              <w:tabs>
                <w:tab w:val="left" w:pos="6525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7A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66</w:t>
            </w:r>
          </w:p>
        </w:tc>
        <w:tc>
          <w:tcPr>
            <w:tcW w:w="5254" w:type="dxa"/>
            <w:vAlign w:val="center"/>
          </w:tcPr>
          <w:p w14:paraId="398CC9C9" w14:textId="639802D0" w:rsidR="00F84CE6" w:rsidRPr="00D77AD4" w:rsidRDefault="00F84CE6" w:rsidP="00F84CE6">
            <w:pPr>
              <w:tabs>
                <w:tab w:val="left" w:pos="6525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52" w:type="dxa"/>
            <w:vAlign w:val="center"/>
          </w:tcPr>
          <w:p w14:paraId="6925FCBC" w14:textId="60D4ED14" w:rsidR="00F84CE6" w:rsidRPr="00D77AD4" w:rsidRDefault="00F84CE6" w:rsidP="00F84CE6">
            <w:pPr>
              <w:tabs>
                <w:tab w:val="left" w:pos="6525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684" w:type="dxa"/>
          </w:tcPr>
          <w:p w14:paraId="715D9488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879" w:type="dxa"/>
          </w:tcPr>
          <w:p w14:paraId="2E181640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</w:tr>
      <w:tr w:rsidR="00D77AD4" w:rsidRPr="00D77AD4" w14:paraId="47641D03" w14:textId="77777777" w:rsidTr="00507B2B">
        <w:trPr>
          <w:gridAfter w:val="1"/>
          <w:wAfter w:w="964" w:type="dxa"/>
        </w:trPr>
        <w:tc>
          <w:tcPr>
            <w:tcW w:w="1104" w:type="dxa"/>
            <w:gridSpan w:val="2"/>
            <w:vAlign w:val="center"/>
          </w:tcPr>
          <w:p w14:paraId="27953484" w14:textId="3DF82141" w:rsidR="00F84CE6" w:rsidRPr="00D77AD4" w:rsidRDefault="00F84CE6" w:rsidP="00F84CE6">
            <w:pPr>
              <w:tabs>
                <w:tab w:val="left" w:pos="6525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7A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67</w:t>
            </w:r>
          </w:p>
        </w:tc>
        <w:tc>
          <w:tcPr>
            <w:tcW w:w="5254" w:type="dxa"/>
            <w:vAlign w:val="center"/>
          </w:tcPr>
          <w:p w14:paraId="220C7203" w14:textId="6E5AD0B0" w:rsidR="00F84CE6" w:rsidRPr="00D77AD4" w:rsidRDefault="00F84CE6" w:rsidP="00F84CE6">
            <w:pPr>
              <w:tabs>
                <w:tab w:val="left" w:pos="6525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52" w:type="dxa"/>
            <w:vAlign w:val="center"/>
          </w:tcPr>
          <w:p w14:paraId="527EB08F" w14:textId="59B0CAA4" w:rsidR="00F84CE6" w:rsidRPr="00D77AD4" w:rsidRDefault="00F84CE6" w:rsidP="00F84CE6">
            <w:pPr>
              <w:tabs>
                <w:tab w:val="left" w:pos="6525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684" w:type="dxa"/>
          </w:tcPr>
          <w:p w14:paraId="61484520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879" w:type="dxa"/>
          </w:tcPr>
          <w:p w14:paraId="2C90BB09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</w:tr>
      <w:tr w:rsidR="00D77AD4" w:rsidRPr="00D77AD4" w14:paraId="575A297B" w14:textId="77777777" w:rsidTr="00507B2B">
        <w:trPr>
          <w:gridAfter w:val="1"/>
          <w:wAfter w:w="964" w:type="dxa"/>
        </w:trPr>
        <w:tc>
          <w:tcPr>
            <w:tcW w:w="1104" w:type="dxa"/>
            <w:gridSpan w:val="2"/>
            <w:vAlign w:val="center"/>
          </w:tcPr>
          <w:p w14:paraId="66B9E6A3" w14:textId="2566E78B" w:rsidR="00F84CE6" w:rsidRPr="00D77AD4" w:rsidRDefault="00F84CE6" w:rsidP="00F84CE6">
            <w:pPr>
              <w:tabs>
                <w:tab w:val="left" w:pos="6525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7A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68</w:t>
            </w:r>
          </w:p>
        </w:tc>
        <w:tc>
          <w:tcPr>
            <w:tcW w:w="5254" w:type="dxa"/>
            <w:vAlign w:val="center"/>
          </w:tcPr>
          <w:p w14:paraId="04D1E04C" w14:textId="30C56F1A" w:rsidR="00F84CE6" w:rsidRPr="00D77AD4" w:rsidRDefault="00F84CE6" w:rsidP="00F84CE6">
            <w:pPr>
              <w:tabs>
                <w:tab w:val="left" w:pos="6525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52" w:type="dxa"/>
            <w:vAlign w:val="center"/>
          </w:tcPr>
          <w:p w14:paraId="0296785D" w14:textId="2D04EB59" w:rsidR="00F84CE6" w:rsidRPr="00D77AD4" w:rsidRDefault="00F84CE6" w:rsidP="00F84CE6">
            <w:pPr>
              <w:tabs>
                <w:tab w:val="left" w:pos="6525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684" w:type="dxa"/>
          </w:tcPr>
          <w:p w14:paraId="61943677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879" w:type="dxa"/>
          </w:tcPr>
          <w:p w14:paraId="0DFA534B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</w:tr>
      <w:tr w:rsidR="00D77AD4" w:rsidRPr="00D77AD4" w14:paraId="18388DFF" w14:textId="77777777" w:rsidTr="00507B2B">
        <w:trPr>
          <w:gridAfter w:val="1"/>
          <w:wAfter w:w="964" w:type="dxa"/>
        </w:trPr>
        <w:tc>
          <w:tcPr>
            <w:tcW w:w="1104" w:type="dxa"/>
            <w:gridSpan w:val="2"/>
            <w:vAlign w:val="center"/>
          </w:tcPr>
          <w:p w14:paraId="38F6273B" w14:textId="400AE063" w:rsidR="00F84CE6" w:rsidRPr="00D77AD4" w:rsidRDefault="00F84CE6" w:rsidP="00F84CE6">
            <w:pPr>
              <w:tabs>
                <w:tab w:val="left" w:pos="6525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7A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69</w:t>
            </w:r>
          </w:p>
        </w:tc>
        <w:tc>
          <w:tcPr>
            <w:tcW w:w="5254" w:type="dxa"/>
            <w:vAlign w:val="center"/>
          </w:tcPr>
          <w:p w14:paraId="564BCA37" w14:textId="4BC06937" w:rsidR="00F84CE6" w:rsidRPr="00D77AD4" w:rsidRDefault="00F84CE6" w:rsidP="00F84CE6">
            <w:pPr>
              <w:tabs>
                <w:tab w:val="left" w:pos="6525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52" w:type="dxa"/>
            <w:vAlign w:val="center"/>
          </w:tcPr>
          <w:p w14:paraId="34997A45" w14:textId="21441403" w:rsidR="00F84CE6" w:rsidRPr="00D77AD4" w:rsidRDefault="00F84CE6" w:rsidP="00F84CE6">
            <w:pPr>
              <w:tabs>
                <w:tab w:val="left" w:pos="6525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684" w:type="dxa"/>
          </w:tcPr>
          <w:p w14:paraId="7EF47E2E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879" w:type="dxa"/>
          </w:tcPr>
          <w:p w14:paraId="0499B81B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</w:tr>
      <w:tr w:rsidR="00D77AD4" w:rsidRPr="00D77AD4" w14:paraId="2B250B39" w14:textId="77777777" w:rsidTr="00507B2B">
        <w:trPr>
          <w:gridAfter w:val="1"/>
          <w:wAfter w:w="964" w:type="dxa"/>
        </w:trPr>
        <w:tc>
          <w:tcPr>
            <w:tcW w:w="1104" w:type="dxa"/>
            <w:gridSpan w:val="2"/>
            <w:vAlign w:val="center"/>
          </w:tcPr>
          <w:p w14:paraId="4CAC2D3A" w14:textId="67F32B15" w:rsidR="00F84CE6" w:rsidRPr="00D77AD4" w:rsidRDefault="00F84CE6" w:rsidP="00F84CE6">
            <w:pPr>
              <w:tabs>
                <w:tab w:val="left" w:pos="6525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7A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70</w:t>
            </w:r>
          </w:p>
        </w:tc>
        <w:tc>
          <w:tcPr>
            <w:tcW w:w="5254" w:type="dxa"/>
            <w:vAlign w:val="center"/>
          </w:tcPr>
          <w:p w14:paraId="044FEFC1" w14:textId="74D0D3B0" w:rsidR="00F84CE6" w:rsidRPr="00D77AD4" w:rsidRDefault="00F84CE6" w:rsidP="00F84CE6">
            <w:pPr>
              <w:tabs>
                <w:tab w:val="left" w:pos="6525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52" w:type="dxa"/>
            <w:vAlign w:val="center"/>
          </w:tcPr>
          <w:p w14:paraId="09AD5EE3" w14:textId="2F9150AD" w:rsidR="00F84CE6" w:rsidRPr="00D77AD4" w:rsidRDefault="00F84CE6" w:rsidP="00F84CE6">
            <w:pPr>
              <w:tabs>
                <w:tab w:val="left" w:pos="6525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684" w:type="dxa"/>
          </w:tcPr>
          <w:p w14:paraId="5B1DDE8A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879" w:type="dxa"/>
          </w:tcPr>
          <w:p w14:paraId="23EF3731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</w:tr>
      <w:tr w:rsidR="00D77AD4" w:rsidRPr="00D77AD4" w14:paraId="09C9BF3F" w14:textId="77777777" w:rsidTr="00507B2B">
        <w:trPr>
          <w:gridAfter w:val="1"/>
          <w:wAfter w:w="964" w:type="dxa"/>
        </w:trPr>
        <w:tc>
          <w:tcPr>
            <w:tcW w:w="1104" w:type="dxa"/>
            <w:gridSpan w:val="2"/>
            <w:vAlign w:val="center"/>
          </w:tcPr>
          <w:p w14:paraId="472C5AEE" w14:textId="01F05536" w:rsidR="00F84CE6" w:rsidRPr="00D77AD4" w:rsidRDefault="00F84CE6" w:rsidP="00F84CE6">
            <w:pPr>
              <w:tabs>
                <w:tab w:val="left" w:pos="6525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7A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71</w:t>
            </w:r>
          </w:p>
        </w:tc>
        <w:tc>
          <w:tcPr>
            <w:tcW w:w="5254" w:type="dxa"/>
            <w:vAlign w:val="center"/>
          </w:tcPr>
          <w:p w14:paraId="0BA93268" w14:textId="1E9C8196" w:rsidR="00F84CE6" w:rsidRPr="00D77AD4" w:rsidRDefault="00F84CE6" w:rsidP="00F84CE6">
            <w:pPr>
              <w:tabs>
                <w:tab w:val="left" w:pos="6525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52" w:type="dxa"/>
            <w:vAlign w:val="center"/>
          </w:tcPr>
          <w:p w14:paraId="74FF805E" w14:textId="0A55F4C9" w:rsidR="00F84CE6" w:rsidRPr="00D77AD4" w:rsidRDefault="00F84CE6" w:rsidP="00F84CE6">
            <w:pPr>
              <w:tabs>
                <w:tab w:val="left" w:pos="6525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684" w:type="dxa"/>
          </w:tcPr>
          <w:p w14:paraId="08EC8605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879" w:type="dxa"/>
          </w:tcPr>
          <w:p w14:paraId="74DE28A2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</w:tr>
      <w:tr w:rsidR="00D77AD4" w:rsidRPr="00D77AD4" w14:paraId="60EF4005" w14:textId="77777777" w:rsidTr="00507B2B">
        <w:trPr>
          <w:gridAfter w:val="1"/>
          <w:wAfter w:w="964" w:type="dxa"/>
        </w:trPr>
        <w:tc>
          <w:tcPr>
            <w:tcW w:w="1104" w:type="dxa"/>
            <w:gridSpan w:val="2"/>
            <w:vAlign w:val="center"/>
          </w:tcPr>
          <w:p w14:paraId="1BBA990C" w14:textId="74B8C663" w:rsidR="00F84CE6" w:rsidRPr="00D77AD4" w:rsidRDefault="00F84CE6" w:rsidP="00F84CE6">
            <w:pPr>
              <w:tabs>
                <w:tab w:val="left" w:pos="6525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7A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72</w:t>
            </w:r>
          </w:p>
        </w:tc>
        <w:tc>
          <w:tcPr>
            <w:tcW w:w="5254" w:type="dxa"/>
            <w:vAlign w:val="center"/>
          </w:tcPr>
          <w:p w14:paraId="608E2DEF" w14:textId="069F9169" w:rsidR="00F84CE6" w:rsidRPr="00D77AD4" w:rsidRDefault="00F84CE6" w:rsidP="00F84CE6">
            <w:pPr>
              <w:tabs>
                <w:tab w:val="left" w:pos="6525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52" w:type="dxa"/>
            <w:vAlign w:val="center"/>
          </w:tcPr>
          <w:p w14:paraId="49851C17" w14:textId="752424AA" w:rsidR="00F84CE6" w:rsidRPr="00D77AD4" w:rsidRDefault="00F84CE6" w:rsidP="00F84CE6">
            <w:pPr>
              <w:tabs>
                <w:tab w:val="left" w:pos="6525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684" w:type="dxa"/>
          </w:tcPr>
          <w:p w14:paraId="12937846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879" w:type="dxa"/>
          </w:tcPr>
          <w:p w14:paraId="3E79C7B5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</w:tr>
      <w:tr w:rsidR="00D77AD4" w:rsidRPr="00D77AD4" w14:paraId="6838DB8E" w14:textId="77777777" w:rsidTr="00507B2B">
        <w:trPr>
          <w:gridAfter w:val="1"/>
          <w:wAfter w:w="964" w:type="dxa"/>
        </w:trPr>
        <w:tc>
          <w:tcPr>
            <w:tcW w:w="1104" w:type="dxa"/>
            <w:gridSpan w:val="2"/>
            <w:vAlign w:val="center"/>
          </w:tcPr>
          <w:p w14:paraId="5577F4C7" w14:textId="103529FD" w:rsidR="00F84CE6" w:rsidRPr="00D77AD4" w:rsidRDefault="00F84CE6" w:rsidP="00F84CE6">
            <w:pPr>
              <w:tabs>
                <w:tab w:val="left" w:pos="6525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7A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  <w:r w:rsidRPr="00D77AD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3</w:t>
            </w:r>
          </w:p>
        </w:tc>
        <w:tc>
          <w:tcPr>
            <w:tcW w:w="5254" w:type="dxa"/>
            <w:vAlign w:val="center"/>
          </w:tcPr>
          <w:p w14:paraId="75F664E2" w14:textId="5E1D87DD" w:rsidR="00F84CE6" w:rsidRPr="00D77AD4" w:rsidRDefault="00F84CE6" w:rsidP="00F84CE6">
            <w:pPr>
              <w:tabs>
                <w:tab w:val="left" w:pos="6525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52" w:type="dxa"/>
            <w:vAlign w:val="center"/>
          </w:tcPr>
          <w:p w14:paraId="08893634" w14:textId="329A222B" w:rsidR="00F84CE6" w:rsidRPr="00D77AD4" w:rsidRDefault="00F84CE6" w:rsidP="00F84CE6">
            <w:pPr>
              <w:tabs>
                <w:tab w:val="left" w:pos="6525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684" w:type="dxa"/>
          </w:tcPr>
          <w:p w14:paraId="12F1255C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879" w:type="dxa"/>
          </w:tcPr>
          <w:p w14:paraId="4833044D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</w:tr>
      <w:tr w:rsidR="00D77AD4" w:rsidRPr="00D77AD4" w14:paraId="71D6A347" w14:textId="77777777" w:rsidTr="00507B2B">
        <w:trPr>
          <w:gridAfter w:val="1"/>
          <w:wAfter w:w="964" w:type="dxa"/>
        </w:trPr>
        <w:tc>
          <w:tcPr>
            <w:tcW w:w="1104" w:type="dxa"/>
            <w:gridSpan w:val="2"/>
            <w:vAlign w:val="center"/>
          </w:tcPr>
          <w:p w14:paraId="684BD1C4" w14:textId="10A1A3C0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54" w:type="dxa"/>
            <w:vAlign w:val="center"/>
          </w:tcPr>
          <w:p w14:paraId="3FBB3DB8" w14:textId="007481BB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652" w:type="dxa"/>
            <w:vAlign w:val="center"/>
          </w:tcPr>
          <w:p w14:paraId="0D3B9CCE" w14:textId="1BAABF2A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684" w:type="dxa"/>
          </w:tcPr>
          <w:p w14:paraId="42FB3FF6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879" w:type="dxa"/>
          </w:tcPr>
          <w:p w14:paraId="3BD191E4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</w:tr>
      <w:tr w:rsidR="00D77AD4" w:rsidRPr="00D77AD4" w14:paraId="09ADE308" w14:textId="77777777" w:rsidTr="00507B2B">
        <w:trPr>
          <w:gridAfter w:val="1"/>
          <w:wAfter w:w="964" w:type="dxa"/>
        </w:trPr>
        <w:tc>
          <w:tcPr>
            <w:tcW w:w="1104" w:type="dxa"/>
            <w:gridSpan w:val="2"/>
            <w:vAlign w:val="center"/>
          </w:tcPr>
          <w:p w14:paraId="5242D79F" w14:textId="182B33E5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54" w:type="dxa"/>
            <w:vAlign w:val="center"/>
          </w:tcPr>
          <w:p w14:paraId="6956E047" w14:textId="230BD65B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652" w:type="dxa"/>
            <w:vAlign w:val="center"/>
          </w:tcPr>
          <w:p w14:paraId="44E6E4C0" w14:textId="2413B4CD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684" w:type="dxa"/>
          </w:tcPr>
          <w:p w14:paraId="68E2753C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879" w:type="dxa"/>
          </w:tcPr>
          <w:p w14:paraId="52B876AE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</w:tr>
      <w:tr w:rsidR="00D77AD4" w:rsidRPr="00D77AD4" w14:paraId="09C3EE26" w14:textId="77777777" w:rsidTr="00507B2B">
        <w:trPr>
          <w:gridAfter w:val="1"/>
          <w:wAfter w:w="964" w:type="dxa"/>
        </w:trPr>
        <w:tc>
          <w:tcPr>
            <w:tcW w:w="1104" w:type="dxa"/>
            <w:gridSpan w:val="2"/>
            <w:vAlign w:val="center"/>
          </w:tcPr>
          <w:p w14:paraId="6EEB5A02" w14:textId="743BC718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54" w:type="dxa"/>
            <w:vAlign w:val="center"/>
          </w:tcPr>
          <w:p w14:paraId="55E8F018" w14:textId="6323ECAE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652" w:type="dxa"/>
            <w:vAlign w:val="center"/>
          </w:tcPr>
          <w:p w14:paraId="644F9BD0" w14:textId="4C729751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684" w:type="dxa"/>
          </w:tcPr>
          <w:p w14:paraId="5D196542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879" w:type="dxa"/>
          </w:tcPr>
          <w:p w14:paraId="324E87FE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</w:tr>
      <w:tr w:rsidR="00D77AD4" w:rsidRPr="00D77AD4" w14:paraId="517E5A77" w14:textId="77777777" w:rsidTr="00507B2B">
        <w:trPr>
          <w:gridAfter w:val="1"/>
          <w:wAfter w:w="964" w:type="dxa"/>
        </w:trPr>
        <w:tc>
          <w:tcPr>
            <w:tcW w:w="1104" w:type="dxa"/>
            <w:gridSpan w:val="2"/>
          </w:tcPr>
          <w:p w14:paraId="1133954E" w14:textId="77777777" w:rsidR="00F84CE6" w:rsidRPr="00D77AD4" w:rsidRDefault="00F84CE6" w:rsidP="00F84CE6">
            <w:pPr>
              <w:tabs>
                <w:tab w:val="left" w:pos="6525"/>
              </w:tabs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D77AD4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№п/п</w:t>
            </w:r>
          </w:p>
        </w:tc>
        <w:tc>
          <w:tcPr>
            <w:tcW w:w="5254" w:type="dxa"/>
          </w:tcPr>
          <w:p w14:paraId="02F3814B" w14:textId="77777777" w:rsidR="00F84CE6" w:rsidRPr="00D77AD4" w:rsidRDefault="00F84CE6" w:rsidP="00F84CE6">
            <w:pPr>
              <w:tabs>
                <w:tab w:val="left" w:pos="6525"/>
              </w:tabs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D77AD4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Ф.И.О.</w:t>
            </w:r>
          </w:p>
        </w:tc>
        <w:tc>
          <w:tcPr>
            <w:tcW w:w="2652" w:type="dxa"/>
          </w:tcPr>
          <w:p w14:paraId="52B3D750" w14:textId="77777777" w:rsidR="00F84CE6" w:rsidRPr="00D77AD4" w:rsidRDefault="00F84CE6" w:rsidP="00F84CE6">
            <w:pPr>
              <w:tabs>
                <w:tab w:val="left" w:pos="6525"/>
              </w:tabs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D77AD4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должность</w:t>
            </w:r>
          </w:p>
        </w:tc>
        <w:tc>
          <w:tcPr>
            <w:tcW w:w="1684" w:type="dxa"/>
          </w:tcPr>
          <w:p w14:paraId="5857F354" w14:textId="77777777" w:rsidR="00F84CE6" w:rsidRPr="00D77AD4" w:rsidRDefault="00F84CE6" w:rsidP="00F84CE6">
            <w:pPr>
              <w:tabs>
                <w:tab w:val="left" w:pos="6525"/>
              </w:tabs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D77AD4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подпись</w:t>
            </w:r>
          </w:p>
        </w:tc>
        <w:tc>
          <w:tcPr>
            <w:tcW w:w="2879" w:type="dxa"/>
          </w:tcPr>
          <w:p w14:paraId="411EB123" w14:textId="77777777" w:rsidR="00F84CE6" w:rsidRPr="00D77AD4" w:rsidRDefault="00F84CE6" w:rsidP="00F84CE6">
            <w:pPr>
              <w:tabs>
                <w:tab w:val="left" w:pos="6525"/>
              </w:tabs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D77AD4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Дата ознакомления с локальными актами</w:t>
            </w:r>
          </w:p>
        </w:tc>
      </w:tr>
      <w:tr w:rsidR="00D77AD4" w:rsidRPr="00D77AD4" w14:paraId="0807F65A" w14:textId="77777777" w:rsidTr="00507B2B">
        <w:trPr>
          <w:gridAfter w:val="1"/>
          <w:wAfter w:w="964" w:type="dxa"/>
        </w:trPr>
        <w:tc>
          <w:tcPr>
            <w:tcW w:w="1104" w:type="dxa"/>
            <w:gridSpan w:val="2"/>
          </w:tcPr>
          <w:p w14:paraId="77615D65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54" w:type="dxa"/>
          </w:tcPr>
          <w:p w14:paraId="6D48E78C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652" w:type="dxa"/>
          </w:tcPr>
          <w:p w14:paraId="20E7C971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684" w:type="dxa"/>
          </w:tcPr>
          <w:p w14:paraId="7727B6F5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879" w:type="dxa"/>
          </w:tcPr>
          <w:p w14:paraId="49A2DD13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</w:tr>
      <w:tr w:rsidR="00D77AD4" w:rsidRPr="00D77AD4" w14:paraId="0504F2AF" w14:textId="77777777" w:rsidTr="00507B2B">
        <w:trPr>
          <w:gridAfter w:val="1"/>
          <w:wAfter w:w="964" w:type="dxa"/>
        </w:trPr>
        <w:tc>
          <w:tcPr>
            <w:tcW w:w="1104" w:type="dxa"/>
            <w:gridSpan w:val="2"/>
          </w:tcPr>
          <w:p w14:paraId="34828302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54" w:type="dxa"/>
          </w:tcPr>
          <w:p w14:paraId="0DE8B2EE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652" w:type="dxa"/>
          </w:tcPr>
          <w:p w14:paraId="332507B7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684" w:type="dxa"/>
          </w:tcPr>
          <w:p w14:paraId="2EA5B440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879" w:type="dxa"/>
          </w:tcPr>
          <w:p w14:paraId="2600BAA4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</w:tr>
      <w:tr w:rsidR="00D77AD4" w:rsidRPr="00D77AD4" w14:paraId="73A64F70" w14:textId="77777777" w:rsidTr="00507B2B">
        <w:trPr>
          <w:gridAfter w:val="1"/>
          <w:wAfter w:w="964" w:type="dxa"/>
        </w:trPr>
        <w:tc>
          <w:tcPr>
            <w:tcW w:w="1104" w:type="dxa"/>
            <w:gridSpan w:val="2"/>
          </w:tcPr>
          <w:p w14:paraId="29DED388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54" w:type="dxa"/>
          </w:tcPr>
          <w:p w14:paraId="6465C579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652" w:type="dxa"/>
          </w:tcPr>
          <w:p w14:paraId="2F558E39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684" w:type="dxa"/>
          </w:tcPr>
          <w:p w14:paraId="003DDD54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879" w:type="dxa"/>
          </w:tcPr>
          <w:p w14:paraId="606090F7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</w:tr>
      <w:tr w:rsidR="00D77AD4" w:rsidRPr="00D77AD4" w14:paraId="2B853E18" w14:textId="77777777" w:rsidTr="00507B2B">
        <w:trPr>
          <w:gridAfter w:val="1"/>
          <w:wAfter w:w="964" w:type="dxa"/>
        </w:trPr>
        <w:tc>
          <w:tcPr>
            <w:tcW w:w="1104" w:type="dxa"/>
            <w:gridSpan w:val="2"/>
          </w:tcPr>
          <w:p w14:paraId="4E425FA4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54" w:type="dxa"/>
          </w:tcPr>
          <w:p w14:paraId="635BFC67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652" w:type="dxa"/>
          </w:tcPr>
          <w:p w14:paraId="5AEEF5D9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684" w:type="dxa"/>
          </w:tcPr>
          <w:p w14:paraId="1C5A7E65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879" w:type="dxa"/>
          </w:tcPr>
          <w:p w14:paraId="56AFA622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</w:tr>
      <w:tr w:rsidR="00D77AD4" w:rsidRPr="00D77AD4" w14:paraId="1F2E18B5" w14:textId="77777777" w:rsidTr="00507B2B">
        <w:trPr>
          <w:gridAfter w:val="1"/>
          <w:wAfter w:w="964" w:type="dxa"/>
        </w:trPr>
        <w:tc>
          <w:tcPr>
            <w:tcW w:w="1104" w:type="dxa"/>
            <w:gridSpan w:val="2"/>
          </w:tcPr>
          <w:p w14:paraId="31ABED18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54" w:type="dxa"/>
          </w:tcPr>
          <w:p w14:paraId="2BB38B69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652" w:type="dxa"/>
          </w:tcPr>
          <w:p w14:paraId="21F7FEE2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684" w:type="dxa"/>
          </w:tcPr>
          <w:p w14:paraId="41F9DF5F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879" w:type="dxa"/>
          </w:tcPr>
          <w:p w14:paraId="29FB0CFD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</w:tr>
      <w:tr w:rsidR="00D77AD4" w:rsidRPr="00D77AD4" w14:paraId="7E447358" w14:textId="77777777" w:rsidTr="00507B2B">
        <w:trPr>
          <w:gridAfter w:val="1"/>
          <w:wAfter w:w="964" w:type="dxa"/>
        </w:trPr>
        <w:tc>
          <w:tcPr>
            <w:tcW w:w="1104" w:type="dxa"/>
            <w:gridSpan w:val="2"/>
          </w:tcPr>
          <w:p w14:paraId="4676A694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54" w:type="dxa"/>
          </w:tcPr>
          <w:p w14:paraId="50E158E7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652" w:type="dxa"/>
          </w:tcPr>
          <w:p w14:paraId="701C674A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684" w:type="dxa"/>
          </w:tcPr>
          <w:p w14:paraId="0CB365C4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879" w:type="dxa"/>
          </w:tcPr>
          <w:p w14:paraId="5953C89F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</w:tr>
      <w:tr w:rsidR="00D77AD4" w:rsidRPr="00D77AD4" w14:paraId="1CDD58FA" w14:textId="77777777" w:rsidTr="00507B2B">
        <w:trPr>
          <w:gridAfter w:val="1"/>
          <w:wAfter w:w="964" w:type="dxa"/>
        </w:trPr>
        <w:tc>
          <w:tcPr>
            <w:tcW w:w="1104" w:type="dxa"/>
            <w:gridSpan w:val="2"/>
          </w:tcPr>
          <w:p w14:paraId="2309F347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54" w:type="dxa"/>
          </w:tcPr>
          <w:p w14:paraId="4FC6AB75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652" w:type="dxa"/>
          </w:tcPr>
          <w:p w14:paraId="13AC77FB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684" w:type="dxa"/>
          </w:tcPr>
          <w:p w14:paraId="5A838ECE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879" w:type="dxa"/>
          </w:tcPr>
          <w:p w14:paraId="040A5EA3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</w:tr>
      <w:tr w:rsidR="00D77AD4" w:rsidRPr="00D77AD4" w14:paraId="5FE7356B" w14:textId="77777777" w:rsidTr="00507B2B">
        <w:trPr>
          <w:gridAfter w:val="1"/>
          <w:wAfter w:w="964" w:type="dxa"/>
        </w:trPr>
        <w:tc>
          <w:tcPr>
            <w:tcW w:w="1104" w:type="dxa"/>
            <w:gridSpan w:val="2"/>
          </w:tcPr>
          <w:p w14:paraId="72AB266A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54" w:type="dxa"/>
          </w:tcPr>
          <w:p w14:paraId="2AEDA82B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652" w:type="dxa"/>
          </w:tcPr>
          <w:p w14:paraId="7A59569B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684" w:type="dxa"/>
          </w:tcPr>
          <w:p w14:paraId="505C621B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879" w:type="dxa"/>
          </w:tcPr>
          <w:p w14:paraId="032C91EF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</w:tr>
      <w:tr w:rsidR="00D77AD4" w:rsidRPr="00D77AD4" w14:paraId="3ECDF78B" w14:textId="77777777" w:rsidTr="00507B2B">
        <w:trPr>
          <w:gridAfter w:val="1"/>
          <w:wAfter w:w="964" w:type="dxa"/>
        </w:trPr>
        <w:tc>
          <w:tcPr>
            <w:tcW w:w="1104" w:type="dxa"/>
            <w:gridSpan w:val="2"/>
          </w:tcPr>
          <w:p w14:paraId="43F94189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54" w:type="dxa"/>
          </w:tcPr>
          <w:p w14:paraId="4C53F252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652" w:type="dxa"/>
          </w:tcPr>
          <w:p w14:paraId="4B840D8E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684" w:type="dxa"/>
          </w:tcPr>
          <w:p w14:paraId="2408CB4B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879" w:type="dxa"/>
          </w:tcPr>
          <w:p w14:paraId="006BB366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</w:tr>
      <w:tr w:rsidR="00D77AD4" w:rsidRPr="00D77AD4" w14:paraId="76391FAD" w14:textId="77777777" w:rsidTr="00507B2B">
        <w:trPr>
          <w:gridAfter w:val="1"/>
          <w:wAfter w:w="964" w:type="dxa"/>
        </w:trPr>
        <w:tc>
          <w:tcPr>
            <w:tcW w:w="1104" w:type="dxa"/>
            <w:gridSpan w:val="2"/>
          </w:tcPr>
          <w:p w14:paraId="7E9E5EC5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54" w:type="dxa"/>
          </w:tcPr>
          <w:p w14:paraId="1CA6979E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652" w:type="dxa"/>
          </w:tcPr>
          <w:p w14:paraId="3E13392D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684" w:type="dxa"/>
          </w:tcPr>
          <w:p w14:paraId="028556B5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879" w:type="dxa"/>
          </w:tcPr>
          <w:p w14:paraId="505C0BAF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</w:tr>
      <w:tr w:rsidR="00D77AD4" w:rsidRPr="00D77AD4" w14:paraId="18AABAF4" w14:textId="77777777" w:rsidTr="00507B2B">
        <w:trPr>
          <w:gridAfter w:val="1"/>
          <w:wAfter w:w="964" w:type="dxa"/>
        </w:trPr>
        <w:tc>
          <w:tcPr>
            <w:tcW w:w="1104" w:type="dxa"/>
            <w:gridSpan w:val="2"/>
          </w:tcPr>
          <w:p w14:paraId="08811E4C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54" w:type="dxa"/>
          </w:tcPr>
          <w:p w14:paraId="5C73F331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652" w:type="dxa"/>
          </w:tcPr>
          <w:p w14:paraId="674597BC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684" w:type="dxa"/>
          </w:tcPr>
          <w:p w14:paraId="73DAE794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879" w:type="dxa"/>
          </w:tcPr>
          <w:p w14:paraId="2FF30244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</w:tr>
      <w:tr w:rsidR="00D77AD4" w:rsidRPr="00D77AD4" w14:paraId="2A08160D" w14:textId="77777777" w:rsidTr="00507B2B">
        <w:trPr>
          <w:gridAfter w:val="1"/>
          <w:wAfter w:w="964" w:type="dxa"/>
        </w:trPr>
        <w:tc>
          <w:tcPr>
            <w:tcW w:w="1104" w:type="dxa"/>
            <w:gridSpan w:val="2"/>
          </w:tcPr>
          <w:p w14:paraId="68D2EAB8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54" w:type="dxa"/>
          </w:tcPr>
          <w:p w14:paraId="7E838B01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652" w:type="dxa"/>
          </w:tcPr>
          <w:p w14:paraId="1778905D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684" w:type="dxa"/>
          </w:tcPr>
          <w:p w14:paraId="074701F3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879" w:type="dxa"/>
          </w:tcPr>
          <w:p w14:paraId="4A2289AA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</w:tr>
      <w:tr w:rsidR="00D77AD4" w:rsidRPr="00D77AD4" w14:paraId="38C7B23C" w14:textId="77777777" w:rsidTr="00507B2B">
        <w:trPr>
          <w:gridAfter w:val="1"/>
          <w:wAfter w:w="964" w:type="dxa"/>
        </w:trPr>
        <w:tc>
          <w:tcPr>
            <w:tcW w:w="1104" w:type="dxa"/>
            <w:gridSpan w:val="2"/>
          </w:tcPr>
          <w:p w14:paraId="1342BBA7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54" w:type="dxa"/>
          </w:tcPr>
          <w:p w14:paraId="0225C1B9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652" w:type="dxa"/>
          </w:tcPr>
          <w:p w14:paraId="7D8597B1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684" w:type="dxa"/>
          </w:tcPr>
          <w:p w14:paraId="09195811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879" w:type="dxa"/>
          </w:tcPr>
          <w:p w14:paraId="2C544AD6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</w:tr>
      <w:tr w:rsidR="00D77AD4" w:rsidRPr="00D77AD4" w14:paraId="0A789D50" w14:textId="77777777" w:rsidTr="00507B2B">
        <w:trPr>
          <w:gridAfter w:val="1"/>
          <w:wAfter w:w="964" w:type="dxa"/>
        </w:trPr>
        <w:tc>
          <w:tcPr>
            <w:tcW w:w="1104" w:type="dxa"/>
            <w:gridSpan w:val="2"/>
          </w:tcPr>
          <w:p w14:paraId="600D6E01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54" w:type="dxa"/>
          </w:tcPr>
          <w:p w14:paraId="7E41FDC4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652" w:type="dxa"/>
          </w:tcPr>
          <w:p w14:paraId="44B14D80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684" w:type="dxa"/>
          </w:tcPr>
          <w:p w14:paraId="60F706BB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879" w:type="dxa"/>
          </w:tcPr>
          <w:p w14:paraId="7FCA2EF6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</w:tr>
      <w:tr w:rsidR="00D77AD4" w:rsidRPr="00D77AD4" w14:paraId="7549E890" w14:textId="77777777" w:rsidTr="00507B2B">
        <w:trPr>
          <w:gridAfter w:val="1"/>
          <w:wAfter w:w="964" w:type="dxa"/>
        </w:trPr>
        <w:tc>
          <w:tcPr>
            <w:tcW w:w="1104" w:type="dxa"/>
            <w:gridSpan w:val="2"/>
          </w:tcPr>
          <w:p w14:paraId="5037C8F9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54" w:type="dxa"/>
          </w:tcPr>
          <w:p w14:paraId="0725DA2B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652" w:type="dxa"/>
          </w:tcPr>
          <w:p w14:paraId="522F51B4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684" w:type="dxa"/>
          </w:tcPr>
          <w:p w14:paraId="7C5E3510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879" w:type="dxa"/>
          </w:tcPr>
          <w:p w14:paraId="45269C60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</w:tr>
      <w:tr w:rsidR="00D77AD4" w:rsidRPr="00D77AD4" w14:paraId="7208F1CE" w14:textId="77777777" w:rsidTr="00507B2B">
        <w:trPr>
          <w:gridAfter w:val="1"/>
          <w:wAfter w:w="964" w:type="dxa"/>
        </w:trPr>
        <w:tc>
          <w:tcPr>
            <w:tcW w:w="1104" w:type="dxa"/>
            <w:gridSpan w:val="2"/>
          </w:tcPr>
          <w:p w14:paraId="2F6BC66A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54" w:type="dxa"/>
          </w:tcPr>
          <w:p w14:paraId="54A78BC6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652" w:type="dxa"/>
          </w:tcPr>
          <w:p w14:paraId="3AAA1EC5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684" w:type="dxa"/>
          </w:tcPr>
          <w:p w14:paraId="2B6B3E5D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879" w:type="dxa"/>
          </w:tcPr>
          <w:p w14:paraId="4C44449C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</w:tr>
      <w:tr w:rsidR="00D77AD4" w:rsidRPr="00D77AD4" w14:paraId="6FEB4C5A" w14:textId="77777777" w:rsidTr="00507B2B">
        <w:trPr>
          <w:gridAfter w:val="1"/>
          <w:wAfter w:w="964" w:type="dxa"/>
        </w:trPr>
        <w:tc>
          <w:tcPr>
            <w:tcW w:w="1104" w:type="dxa"/>
            <w:gridSpan w:val="2"/>
          </w:tcPr>
          <w:p w14:paraId="5C316392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54" w:type="dxa"/>
          </w:tcPr>
          <w:p w14:paraId="6DC5BC11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652" w:type="dxa"/>
          </w:tcPr>
          <w:p w14:paraId="55CCC4D2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684" w:type="dxa"/>
          </w:tcPr>
          <w:p w14:paraId="2BA794D1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879" w:type="dxa"/>
          </w:tcPr>
          <w:p w14:paraId="5704D850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</w:tr>
      <w:tr w:rsidR="00D77AD4" w:rsidRPr="00D77AD4" w14:paraId="032AE78F" w14:textId="77777777" w:rsidTr="00507B2B">
        <w:trPr>
          <w:gridAfter w:val="1"/>
          <w:wAfter w:w="964" w:type="dxa"/>
        </w:trPr>
        <w:tc>
          <w:tcPr>
            <w:tcW w:w="1104" w:type="dxa"/>
            <w:gridSpan w:val="2"/>
          </w:tcPr>
          <w:p w14:paraId="30DD09FD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54" w:type="dxa"/>
          </w:tcPr>
          <w:p w14:paraId="2AD4FAF7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652" w:type="dxa"/>
          </w:tcPr>
          <w:p w14:paraId="47AC9738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684" w:type="dxa"/>
          </w:tcPr>
          <w:p w14:paraId="43320FBE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879" w:type="dxa"/>
          </w:tcPr>
          <w:p w14:paraId="7292C20A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</w:tr>
      <w:tr w:rsidR="00D77AD4" w:rsidRPr="00D77AD4" w14:paraId="275499C4" w14:textId="77777777" w:rsidTr="00507B2B">
        <w:trPr>
          <w:gridAfter w:val="1"/>
          <w:wAfter w:w="964" w:type="dxa"/>
        </w:trPr>
        <w:tc>
          <w:tcPr>
            <w:tcW w:w="1104" w:type="dxa"/>
            <w:gridSpan w:val="2"/>
          </w:tcPr>
          <w:p w14:paraId="2001F80C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54" w:type="dxa"/>
          </w:tcPr>
          <w:p w14:paraId="0695A674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652" w:type="dxa"/>
          </w:tcPr>
          <w:p w14:paraId="361F5C33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684" w:type="dxa"/>
          </w:tcPr>
          <w:p w14:paraId="6C20E2DF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879" w:type="dxa"/>
          </w:tcPr>
          <w:p w14:paraId="44AC76C1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</w:tr>
      <w:tr w:rsidR="00D77AD4" w:rsidRPr="00D77AD4" w14:paraId="06578646" w14:textId="77777777" w:rsidTr="00507B2B">
        <w:trPr>
          <w:gridAfter w:val="1"/>
          <w:wAfter w:w="964" w:type="dxa"/>
        </w:trPr>
        <w:tc>
          <w:tcPr>
            <w:tcW w:w="1104" w:type="dxa"/>
            <w:gridSpan w:val="2"/>
          </w:tcPr>
          <w:p w14:paraId="739BAAE6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54" w:type="dxa"/>
          </w:tcPr>
          <w:p w14:paraId="35F82A53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652" w:type="dxa"/>
          </w:tcPr>
          <w:p w14:paraId="0C7C73DE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684" w:type="dxa"/>
          </w:tcPr>
          <w:p w14:paraId="1D75CA97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879" w:type="dxa"/>
          </w:tcPr>
          <w:p w14:paraId="4AE9CC82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</w:tr>
      <w:tr w:rsidR="00D77AD4" w:rsidRPr="00D77AD4" w14:paraId="1E46B883" w14:textId="77777777" w:rsidTr="00507B2B">
        <w:trPr>
          <w:gridAfter w:val="1"/>
          <w:wAfter w:w="964" w:type="dxa"/>
        </w:trPr>
        <w:tc>
          <w:tcPr>
            <w:tcW w:w="1104" w:type="dxa"/>
            <w:gridSpan w:val="2"/>
          </w:tcPr>
          <w:p w14:paraId="66C6E63F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54" w:type="dxa"/>
          </w:tcPr>
          <w:p w14:paraId="777BEF47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652" w:type="dxa"/>
          </w:tcPr>
          <w:p w14:paraId="68976250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684" w:type="dxa"/>
          </w:tcPr>
          <w:p w14:paraId="12A38A15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879" w:type="dxa"/>
          </w:tcPr>
          <w:p w14:paraId="26F4F423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</w:tr>
      <w:tr w:rsidR="00D77AD4" w:rsidRPr="00D77AD4" w14:paraId="415449C6" w14:textId="77777777" w:rsidTr="00507B2B">
        <w:trPr>
          <w:gridAfter w:val="1"/>
          <w:wAfter w:w="964" w:type="dxa"/>
        </w:trPr>
        <w:tc>
          <w:tcPr>
            <w:tcW w:w="1104" w:type="dxa"/>
            <w:gridSpan w:val="2"/>
          </w:tcPr>
          <w:p w14:paraId="1A212C3E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54" w:type="dxa"/>
          </w:tcPr>
          <w:p w14:paraId="05AB1846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652" w:type="dxa"/>
          </w:tcPr>
          <w:p w14:paraId="0FCEEF6D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684" w:type="dxa"/>
          </w:tcPr>
          <w:p w14:paraId="10C3F2B4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879" w:type="dxa"/>
          </w:tcPr>
          <w:p w14:paraId="4842AF85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</w:tr>
      <w:tr w:rsidR="00D77AD4" w:rsidRPr="00D77AD4" w14:paraId="481A4B51" w14:textId="77777777" w:rsidTr="00507B2B">
        <w:trPr>
          <w:gridAfter w:val="1"/>
          <w:wAfter w:w="964" w:type="dxa"/>
        </w:trPr>
        <w:tc>
          <w:tcPr>
            <w:tcW w:w="1104" w:type="dxa"/>
            <w:gridSpan w:val="2"/>
          </w:tcPr>
          <w:p w14:paraId="599EFD35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54" w:type="dxa"/>
          </w:tcPr>
          <w:p w14:paraId="4364B0A5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652" w:type="dxa"/>
          </w:tcPr>
          <w:p w14:paraId="08D99458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684" w:type="dxa"/>
          </w:tcPr>
          <w:p w14:paraId="1E1CA4C0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879" w:type="dxa"/>
          </w:tcPr>
          <w:p w14:paraId="4BE916BE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</w:tr>
      <w:tr w:rsidR="00D77AD4" w:rsidRPr="00D77AD4" w14:paraId="22E9F266" w14:textId="77777777" w:rsidTr="00507B2B">
        <w:trPr>
          <w:gridAfter w:val="1"/>
          <w:wAfter w:w="964" w:type="dxa"/>
        </w:trPr>
        <w:tc>
          <w:tcPr>
            <w:tcW w:w="1104" w:type="dxa"/>
            <w:gridSpan w:val="2"/>
          </w:tcPr>
          <w:p w14:paraId="33C84987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54" w:type="dxa"/>
          </w:tcPr>
          <w:p w14:paraId="25B9977C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652" w:type="dxa"/>
          </w:tcPr>
          <w:p w14:paraId="5BF548E9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684" w:type="dxa"/>
          </w:tcPr>
          <w:p w14:paraId="6BFAFCD1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879" w:type="dxa"/>
          </w:tcPr>
          <w:p w14:paraId="16C1C687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</w:tr>
      <w:tr w:rsidR="00D77AD4" w:rsidRPr="00D77AD4" w14:paraId="089CAE36" w14:textId="77777777" w:rsidTr="00507B2B">
        <w:trPr>
          <w:gridAfter w:val="1"/>
          <w:wAfter w:w="964" w:type="dxa"/>
        </w:trPr>
        <w:tc>
          <w:tcPr>
            <w:tcW w:w="1104" w:type="dxa"/>
            <w:gridSpan w:val="2"/>
          </w:tcPr>
          <w:p w14:paraId="0405063B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54" w:type="dxa"/>
          </w:tcPr>
          <w:p w14:paraId="4FCCAA5F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652" w:type="dxa"/>
          </w:tcPr>
          <w:p w14:paraId="79B0ED67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684" w:type="dxa"/>
          </w:tcPr>
          <w:p w14:paraId="13908208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879" w:type="dxa"/>
          </w:tcPr>
          <w:p w14:paraId="29D918E4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</w:tr>
      <w:tr w:rsidR="00D77AD4" w:rsidRPr="00D77AD4" w14:paraId="5AA446E0" w14:textId="77777777" w:rsidTr="00507B2B">
        <w:trPr>
          <w:gridAfter w:val="1"/>
          <w:wAfter w:w="964" w:type="dxa"/>
        </w:trPr>
        <w:tc>
          <w:tcPr>
            <w:tcW w:w="1104" w:type="dxa"/>
            <w:gridSpan w:val="2"/>
          </w:tcPr>
          <w:p w14:paraId="7DD3F6C0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54" w:type="dxa"/>
          </w:tcPr>
          <w:p w14:paraId="47AE193D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652" w:type="dxa"/>
          </w:tcPr>
          <w:p w14:paraId="7D0B0BCD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684" w:type="dxa"/>
          </w:tcPr>
          <w:p w14:paraId="2BD0C517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879" w:type="dxa"/>
          </w:tcPr>
          <w:p w14:paraId="0325C286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</w:tr>
      <w:tr w:rsidR="00D77AD4" w:rsidRPr="00D77AD4" w14:paraId="7AAFDE5D" w14:textId="77777777" w:rsidTr="00507B2B">
        <w:trPr>
          <w:gridAfter w:val="1"/>
          <w:wAfter w:w="964" w:type="dxa"/>
        </w:trPr>
        <w:tc>
          <w:tcPr>
            <w:tcW w:w="1104" w:type="dxa"/>
            <w:gridSpan w:val="2"/>
          </w:tcPr>
          <w:p w14:paraId="6B3FE20E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54" w:type="dxa"/>
          </w:tcPr>
          <w:p w14:paraId="0CD02C66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652" w:type="dxa"/>
          </w:tcPr>
          <w:p w14:paraId="2943FB87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684" w:type="dxa"/>
          </w:tcPr>
          <w:p w14:paraId="301545E8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879" w:type="dxa"/>
          </w:tcPr>
          <w:p w14:paraId="3B27A348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</w:tr>
      <w:tr w:rsidR="00D77AD4" w:rsidRPr="00D77AD4" w14:paraId="2CB03978" w14:textId="77777777" w:rsidTr="00507B2B">
        <w:trPr>
          <w:gridAfter w:val="1"/>
          <w:wAfter w:w="964" w:type="dxa"/>
        </w:trPr>
        <w:tc>
          <w:tcPr>
            <w:tcW w:w="1104" w:type="dxa"/>
            <w:gridSpan w:val="2"/>
          </w:tcPr>
          <w:p w14:paraId="47F2947D" w14:textId="77777777" w:rsidR="00F84CE6" w:rsidRPr="00D77AD4" w:rsidRDefault="00F84CE6" w:rsidP="00F84CE6">
            <w:pPr>
              <w:tabs>
                <w:tab w:val="left" w:pos="6525"/>
              </w:tabs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D77AD4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№п/п</w:t>
            </w:r>
          </w:p>
        </w:tc>
        <w:tc>
          <w:tcPr>
            <w:tcW w:w="5254" w:type="dxa"/>
          </w:tcPr>
          <w:p w14:paraId="40375F3E" w14:textId="77777777" w:rsidR="00F84CE6" w:rsidRPr="00D77AD4" w:rsidRDefault="00F84CE6" w:rsidP="00F84CE6">
            <w:pPr>
              <w:tabs>
                <w:tab w:val="left" w:pos="6525"/>
              </w:tabs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D77AD4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Ф.И.О.</w:t>
            </w:r>
          </w:p>
        </w:tc>
        <w:tc>
          <w:tcPr>
            <w:tcW w:w="2652" w:type="dxa"/>
          </w:tcPr>
          <w:p w14:paraId="274DB394" w14:textId="77777777" w:rsidR="00F84CE6" w:rsidRPr="00D77AD4" w:rsidRDefault="00F84CE6" w:rsidP="00F84CE6">
            <w:pPr>
              <w:tabs>
                <w:tab w:val="left" w:pos="6525"/>
              </w:tabs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D77AD4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должность</w:t>
            </w:r>
          </w:p>
        </w:tc>
        <w:tc>
          <w:tcPr>
            <w:tcW w:w="1684" w:type="dxa"/>
          </w:tcPr>
          <w:p w14:paraId="6AEEF760" w14:textId="77777777" w:rsidR="00F84CE6" w:rsidRPr="00D77AD4" w:rsidRDefault="00F84CE6" w:rsidP="00F84CE6">
            <w:pPr>
              <w:tabs>
                <w:tab w:val="left" w:pos="6525"/>
              </w:tabs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D77AD4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подпись</w:t>
            </w:r>
          </w:p>
        </w:tc>
        <w:tc>
          <w:tcPr>
            <w:tcW w:w="2879" w:type="dxa"/>
          </w:tcPr>
          <w:p w14:paraId="6C950A12" w14:textId="77777777" w:rsidR="00F84CE6" w:rsidRPr="00D77AD4" w:rsidRDefault="00F84CE6" w:rsidP="00F84CE6">
            <w:pPr>
              <w:tabs>
                <w:tab w:val="left" w:pos="6525"/>
              </w:tabs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D77AD4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Дата ознакомления с локальными актами</w:t>
            </w:r>
          </w:p>
        </w:tc>
      </w:tr>
      <w:tr w:rsidR="00D77AD4" w:rsidRPr="00D77AD4" w14:paraId="0A1F19B6" w14:textId="77777777" w:rsidTr="00507B2B">
        <w:trPr>
          <w:gridAfter w:val="1"/>
          <w:wAfter w:w="964" w:type="dxa"/>
        </w:trPr>
        <w:tc>
          <w:tcPr>
            <w:tcW w:w="1104" w:type="dxa"/>
            <w:gridSpan w:val="2"/>
          </w:tcPr>
          <w:p w14:paraId="7F997DD7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54" w:type="dxa"/>
          </w:tcPr>
          <w:p w14:paraId="3E7DABB9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652" w:type="dxa"/>
          </w:tcPr>
          <w:p w14:paraId="7631B38B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684" w:type="dxa"/>
          </w:tcPr>
          <w:p w14:paraId="6BC1C571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879" w:type="dxa"/>
          </w:tcPr>
          <w:p w14:paraId="03C07A43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</w:tr>
      <w:tr w:rsidR="00D77AD4" w:rsidRPr="00D77AD4" w14:paraId="1FFD780C" w14:textId="77777777" w:rsidTr="00507B2B">
        <w:trPr>
          <w:gridAfter w:val="1"/>
          <w:wAfter w:w="964" w:type="dxa"/>
        </w:trPr>
        <w:tc>
          <w:tcPr>
            <w:tcW w:w="1104" w:type="dxa"/>
            <w:gridSpan w:val="2"/>
          </w:tcPr>
          <w:p w14:paraId="662A0586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54" w:type="dxa"/>
          </w:tcPr>
          <w:p w14:paraId="7522DE89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652" w:type="dxa"/>
          </w:tcPr>
          <w:p w14:paraId="55C02D72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684" w:type="dxa"/>
          </w:tcPr>
          <w:p w14:paraId="489C5C09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879" w:type="dxa"/>
          </w:tcPr>
          <w:p w14:paraId="31839525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</w:tr>
      <w:tr w:rsidR="00D77AD4" w:rsidRPr="00D77AD4" w14:paraId="12B107EF" w14:textId="77777777" w:rsidTr="00507B2B">
        <w:trPr>
          <w:gridAfter w:val="1"/>
          <w:wAfter w:w="964" w:type="dxa"/>
        </w:trPr>
        <w:tc>
          <w:tcPr>
            <w:tcW w:w="1104" w:type="dxa"/>
            <w:gridSpan w:val="2"/>
          </w:tcPr>
          <w:p w14:paraId="59F32266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54" w:type="dxa"/>
          </w:tcPr>
          <w:p w14:paraId="5F7B8C2D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652" w:type="dxa"/>
          </w:tcPr>
          <w:p w14:paraId="21BD947C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684" w:type="dxa"/>
          </w:tcPr>
          <w:p w14:paraId="00F60F60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879" w:type="dxa"/>
          </w:tcPr>
          <w:p w14:paraId="7AB87D6F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</w:tr>
      <w:tr w:rsidR="00D77AD4" w:rsidRPr="00D77AD4" w14:paraId="2BAA1342" w14:textId="77777777" w:rsidTr="00507B2B">
        <w:trPr>
          <w:gridAfter w:val="1"/>
          <w:wAfter w:w="964" w:type="dxa"/>
        </w:trPr>
        <w:tc>
          <w:tcPr>
            <w:tcW w:w="1104" w:type="dxa"/>
            <w:gridSpan w:val="2"/>
          </w:tcPr>
          <w:p w14:paraId="2C8A1D8A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54" w:type="dxa"/>
          </w:tcPr>
          <w:p w14:paraId="499BF613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652" w:type="dxa"/>
          </w:tcPr>
          <w:p w14:paraId="7F3C008E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684" w:type="dxa"/>
          </w:tcPr>
          <w:p w14:paraId="3BEE36A1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879" w:type="dxa"/>
          </w:tcPr>
          <w:p w14:paraId="3CB29FD2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</w:tr>
      <w:tr w:rsidR="00D77AD4" w:rsidRPr="00D77AD4" w14:paraId="61B8249B" w14:textId="77777777" w:rsidTr="00507B2B">
        <w:trPr>
          <w:gridAfter w:val="1"/>
          <w:wAfter w:w="964" w:type="dxa"/>
        </w:trPr>
        <w:tc>
          <w:tcPr>
            <w:tcW w:w="1104" w:type="dxa"/>
            <w:gridSpan w:val="2"/>
          </w:tcPr>
          <w:p w14:paraId="36B187E5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54" w:type="dxa"/>
          </w:tcPr>
          <w:p w14:paraId="53B72984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652" w:type="dxa"/>
          </w:tcPr>
          <w:p w14:paraId="34C0982D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684" w:type="dxa"/>
          </w:tcPr>
          <w:p w14:paraId="5B9ACD6A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879" w:type="dxa"/>
          </w:tcPr>
          <w:p w14:paraId="5CC737E5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</w:tr>
      <w:tr w:rsidR="00D77AD4" w:rsidRPr="00D77AD4" w14:paraId="5BEB9C7F" w14:textId="77777777" w:rsidTr="00507B2B">
        <w:trPr>
          <w:gridAfter w:val="1"/>
          <w:wAfter w:w="964" w:type="dxa"/>
        </w:trPr>
        <w:tc>
          <w:tcPr>
            <w:tcW w:w="1104" w:type="dxa"/>
            <w:gridSpan w:val="2"/>
          </w:tcPr>
          <w:p w14:paraId="70613508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54" w:type="dxa"/>
          </w:tcPr>
          <w:p w14:paraId="5C3C753B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652" w:type="dxa"/>
          </w:tcPr>
          <w:p w14:paraId="166A460E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684" w:type="dxa"/>
          </w:tcPr>
          <w:p w14:paraId="060E56F7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879" w:type="dxa"/>
          </w:tcPr>
          <w:p w14:paraId="6F2AE6F8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</w:tr>
      <w:tr w:rsidR="00D77AD4" w:rsidRPr="00D77AD4" w14:paraId="229DAE83" w14:textId="77777777" w:rsidTr="00507B2B">
        <w:trPr>
          <w:gridAfter w:val="1"/>
          <w:wAfter w:w="964" w:type="dxa"/>
        </w:trPr>
        <w:tc>
          <w:tcPr>
            <w:tcW w:w="1104" w:type="dxa"/>
            <w:gridSpan w:val="2"/>
          </w:tcPr>
          <w:p w14:paraId="78DF9D42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54" w:type="dxa"/>
          </w:tcPr>
          <w:p w14:paraId="35A0E71C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652" w:type="dxa"/>
          </w:tcPr>
          <w:p w14:paraId="78CEFA01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684" w:type="dxa"/>
          </w:tcPr>
          <w:p w14:paraId="3759FA97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879" w:type="dxa"/>
          </w:tcPr>
          <w:p w14:paraId="11EF4102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</w:tr>
      <w:tr w:rsidR="00D77AD4" w:rsidRPr="00D77AD4" w14:paraId="48AF0601" w14:textId="77777777" w:rsidTr="00507B2B">
        <w:trPr>
          <w:gridAfter w:val="1"/>
          <w:wAfter w:w="964" w:type="dxa"/>
        </w:trPr>
        <w:tc>
          <w:tcPr>
            <w:tcW w:w="1104" w:type="dxa"/>
            <w:gridSpan w:val="2"/>
          </w:tcPr>
          <w:p w14:paraId="163CA7B1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54" w:type="dxa"/>
          </w:tcPr>
          <w:p w14:paraId="2FF9EB72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652" w:type="dxa"/>
          </w:tcPr>
          <w:p w14:paraId="21CA4C75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684" w:type="dxa"/>
          </w:tcPr>
          <w:p w14:paraId="68E3E863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879" w:type="dxa"/>
          </w:tcPr>
          <w:p w14:paraId="0A570D89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</w:tr>
      <w:tr w:rsidR="00D77AD4" w:rsidRPr="00D77AD4" w14:paraId="7CE59768" w14:textId="77777777" w:rsidTr="00507B2B">
        <w:trPr>
          <w:gridAfter w:val="1"/>
          <w:wAfter w:w="964" w:type="dxa"/>
        </w:trPr>
        <w:tc>
          <w:tcPr>
            <w:tcW w:w="1104" w:type="dxa"/>
            <w:gridSpan w:val="2"/>
          </w:tcPr>
          <w:p w14:paraId="7D8627E8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54" w:type="dxa"/>
          </w:tcPr>
          <w:p w14:paraId="1EB5DD6E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652" w:type="dxa"/>
          </w:tcPr>
          <w:p w14:paraId="41FC7909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684" w:type="dxa"/>
          </w:tcPr>
          <w:p w14:paraId="0DBC3154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879" w:type="dxa"/>
          </w:tcPr>
          <w:p w14:paraId="07BD1BF1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</w:tr>
      <w:tr w:rsidR="00D77AD4" w:rsidRPr="00D77AD4" w14:paraId="40C3B251" w14:textId="77777777" w:rsidTr="00507B2B">
        <w:trPr>
          <w:gridAfter w:val="1"/>
          <w:wAfter w:w="964" w:type="dxa"/>
        </w:trPr>
        <w:tc>
          <w:tcPr>
            <w:tcW w:w="1104" w:type="dxa"/>
            <w:gridSpan w:val="2"/>
          </w:tcPr>
          <w:p w14:paraId="0EEE6D17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54" w:type="dxa"/>
          </w:tcPr>
          <w:p w14:paraId="6BDBCC04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652" w:type="dxa"/>
          </w:tcPr>
          <w:p w14:paraId="6A2EAC4A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684" w:type="dxa"/>
          </w:tcPr>
          <w:p w14:paraId="1B947005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879" w:type="dxa"/>
          </w:tcPr>
          <w:p w14:paraId="289A4131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</w:tr>
      <w:tr w:rsidR="00D77AD4" w:rsidRPr="00D77AD4" w14:paraId="6567BBE0" w14:textId="77777777" w:rsidTr="00507B2B">
        <w:trPr>
          <w:gridAfter w:val="1"/>
          <w:wAfter w:w="964" w:type="dxa"/>
        </w:trPr>
        <w:tc>
          <w:tcPr>
            <w:tcW w:w="1104" w:type="dxa"/>
            <w:gridSpan w:val="2"/>
          </w:tcPr>
          <w:p w14:paraId="2E9CAC23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54" w:type="dxa"/>
          </w:tcPr>
          <w:p w14:paraId="4B8484F8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652" w:type="dxa"/>
          </w:tcPr>
          <w:p w14:paraId="35EDF829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684" w:type="dxa"/>
          </w:tcPr>
          <w:p w14:paraId="0555FD1D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879" w:type="dxa"/>
          </w:tcPr>
          <w:p w14:paraId="4EDBE833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</w:tr>
      <w:tr w:rsidR="00D77AD4" w:rsidRPr="00D77AD4" w14:paraId="0BA191AD" w14:textId="77777777" w:rsidTr="00507B2B">
        <w:trPr>
          <w:gridAfter w:val="1"/>
          <w:wAfter w:w="964" w:type="dxa"/>
        </w:trPr>
        <w:tc>
          <w:tcPr>
            <w:tcW w:w="1104" w:type="dxa"/>
            <w:gridSpan w:val="2"/>
          </w:tcPr>
          <w:p w14:paraId="579F67ED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54" w:type="dxa"/>
          </w:tcPr>
          <w:p w14:paraId="1962C9FD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652" w:type="dxa"/>
          </w:tcPr>
          <w:p w14:paraId="7DEBAF0C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684" w:type="dxa"/>
          </w:tcPr>
          <w:p w14:paraId="55A74BC8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879" w:type="dxa"/>
          </w:tcPr>
          <w:p w14:paraId="0E130B34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</w:tr>
      <w:tr w:rsidR="00D77AD4" w:rsidRPr="00D77AD4" w14:paraId="5947D006" w14:textId="77777777" w:rsidTr="00507B2B">
        <w:trPr>
          <w:gridAfter w:val="1"/>
          <w:wAfter w:w="964" w:type="dxa"/>
        </w:trPr>
        <w:tc>
          <w:tcPr>
            <w:tcW w:w="1104" w:type="dxa"/>
            <w:gridSpan w:val="2"/>
          </w:tcPr>
          <w:p w14:paraId="505E4DC6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54" w:type="dxa"/>
          </w:tcPr>
          <w:p w14:paraId="4CDA7A0C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652" w:type="dxa"/>
          </w:tcPr>
          <w:p w14:paraId="74890562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684" w:type="dxa"/>
          </w:tcPr>
          <w:p w14:paraId="47A07770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879" w:type="dxa"/>
          </w:tcPr>
          <w:p w14:paraId="7212E0D2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</w:tr>
      <w:tr w:rsidR="00D77AD4" w:rsidRPr="00D77AD4" w14:paraId="61D740E8" w14:textId="77777777" w:rsidTr="00507B2B">
        <w:trPr>
          <w:gridAfter w:val="1"/>
          <w:wAfter w:w="964" w:type="dxa"/>
        </w:trPr>
        <w:tc>
          <w:tcPr>
            <w:tcW w:w="1104" w:type="dxa"/>
            <w:gridSpan w:val="2"/>
          </w:tcPr>
          <w:p w14:paraId="33045A36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54" w:type="dxa"/>
          </w:tcPr>
          <w:p w14:paraId="49058FE6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652" w:type="dxa"/>
          </w:tcPr>
          <w:p w14:paraId="756E52ED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684" w:type="dxa"/>
          </w:tcPr>
          <w:p w14:paraId="24704F47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879" w:type="dxa"/>
          </w:tcPr>
          <w:p w14:paraId="039E0FF8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</w:tr>
      <w:tr w:rsidR="00D77AD4" w:rsidRPr="00D77AD4" w14:paraId="6339A638" w14:textId="77777777" w:rsidTr="00507B2B">
        <w:trPr>
          <w:gridAfter w:val="1"/>
          <w:wAfter w:w="964" w:type="dxa"/>
        </w:trPr>
        <w:tc>
          <w:tcPr>
            <w:tcW w:w="1104" w:type="dxa"/>
            <w:gridSpan w:val="2"/>
          </w:tcPr>
          <w:p w14:paraId="19E1FDBE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54" w:type="dxa"/>
          </w:tcPr>
          <w:p w14:paraId="0DD0265D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652" w:type="dxa"/>
          </w:tcPr>
          <w:p w14:paraId="055C6414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684" w:type="dxa"/>
          </w:tcPr>
          <w:p w14:paraId="4477FFC6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879" w:type="dxa"/>
          </w:tcPr>
          <w:p w14:paraId="4A9C24B9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</w:tr>
      <w:tr w:rsidR="00D77AD4" w:rsidRPr="00D77AD4" w14:paraId="31CF207B" w14:textId="77777777" w:rsidTr="00507B2B">
        <w:trPr>
          <w:gridAfter w:val="1"/>
          <w:wAfter w:w="964" w:type="dxa"/>
        </w:trPr>
        <w:tc>
          <w:tcPr>
            <w:tcW w:w="1104" w:type="dxa"/>
            <w:gridSpan w:val="2"/>
          </w:tcPr>
          <w:p w14:paraId="35AAAA74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54" w:type="dxa"/>
          </w:tcPr>
          <w:p w14:paraId="6F5A047F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652" w:type="dxa"/>
          </w:tcPr>
          <w:p w14:paraId="6B6B6C9A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684" w:type="dxa"/>
          </w:tcPr>
          <w:p w14:paraId="13324284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879" w:type="dxa"/>
          </w:tcPr>
          <w:p w14:paraId="0A2E6B18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</w:tr>
      <w:tr w:rsidR="00D77AD4" w:rsidRPr="00D77AD4" w14:paraId="59689456" w14:textId="77777777" w:rsidTr="00507B2B">
        <w:trPr>
          <w:gridAfter w:val="1"/>
          <w:wAfter w:w="964" w:type="dxa"/>
        </w:trPr>
        <w:tc>
          <w:tcPr>
            <w:tcW w:w="1104" w:type="dxa"/>
            <w:gridSpan w:val="2"/>
          </w:tcPr>
          <w:p w14:paraId="721DE154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54" w:type="dxa"/>
          </w:tcPr>
          <w:p w14:paraId="7F5A3AC3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652" w:type="dxa"/>
          </w:tcPr>
          <w:p w14:paraId="438D56BB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684" w:type="dxa"/>
          </w:tcPr>
          <w:p w14:paraId="20452292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879" w:type="dxa"/>
          </w:tcPr>
          <w:p w14:paraId="174BFE54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</w:tr>
      <w:tr w:rsidR="00D77AD4" w:rsidRPr="00D77AD4" w14:paraId="75B10101" w14:textId="77777777" w:rsidTr="00507B2B">
        <w:trPr>
          <w:gridAfter w:val="1"/>
          <w:wAfter w:w="964" w:type="dxa"/>
        </w:trPr>
        <w:tc>
          <w:tcPr>
            <w:tcW w:w="1104" w:type="dxa"/>
            <w:gridSpan w:val="2"/>
          </w:tcPr>
          <w:p w14:paraId="1C0F8D72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54" w:type="dxa"/>
          </w:tcPr>
          <w:p w14:paraId="1BB21EF7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652" w:type="dxa"/>
          </w:tcPr>
          <w:p w14:paraId="1B5AA753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684" w:type="dxa"/>
          </w:tcPr>
          <w:p w14:paraId="7FD1DA77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879" w:type="dxa"/>
          </w:tcPr>
          <w:p w14:paraId="30B6F3BA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</w:tr>
      <w:tr w:rsidR="00D77AD4" w:rsidRPr="00D77AD4" w14:paraId="42E61279" w14:textId="77777777" w:rsidTr="00507B2B">
        <w:trPr>
          <w:gridAfter w:val="1"/>
          <w:wAfter w:w="964" w:type="dxa"/>
        </w:trPr>
        <w:tc>
          <w:tcPr>
            <w:tcW w:w="1104" w:type="dxa"/>
            <w:gridSpan w:val="2"/>
          </w:tcPr>
          <w:p w14:paraId="22808CC9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54" w:type="dxa"/>
          </w:tcPr>
          <w:p w14:paraId="38A5B397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652" w:type="dxa"/>
          </w:tcPr>
          <w:p w14:paraId="47E78704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684" w:type="dxa"/>
          </w:tcPr>
          <w:p w14:paraId="18337228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879" w:type="dxa"/>
          </w:tcPr>
          <w:p w14:paraId="08AF29DF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</w:tr>
      <w:tr w:rsidR="00D77AD4" w:rsidRPr="00D77AD4" w14:paraId="2B460E58" w14:textId="77777777" w:rsidTr="00507B2B">
        <w:trPr>
          <w:gridAfter w:val="1"/>
          <w:wAfter w:w="964" w:type="dxa"/>
        </w:trPr>
        <w:tc>
          <w:tcPr>
            <w:tcW w:w="1104" w:type="dxa"/>
            <w:gridSpan w:val="2"/>
          </w:tcPr>
          <w:p w14:paraId="0F5F8A38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54" w:type="dxa"/>
          </w:tcPr>
          <w:p w14:paraId="5F464D26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652" w:type="dxa"/>
          </w:tcPr>
          <w:p w14:paraId="270A9D99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684" w:type="dxa"/>
          </w:tcPr>
          <w:p w14:paraId="5D4CB48C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879" w:type="dxa"/>
          </w:tcPr>
          <w:p w14:paraId="62B74103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</w:tr>
      <w:tr w:rsidR="00D77AD4" w:rsidRPr="00D77AD4" w14:paraId="6A4FDF55" w14:textId="77777777" w:rsidTr="00507B2B">
        <w:trPr>
          <w:gridAfter w:val="1"/>
          <w:wAfter w:w="964" w:type="dxa"/>
        </w:trPr>
        <w:tc>
          <w:tcPr>
            <w:tcW w:w="1104" w:type="dxa"/>
            <w:gridSpan w:val="2"/>
          </w:tcPr>
          <w:p w14:paraId="39A12248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54" w:type="dxa"/>
          </w:tcPr>
          <w:p w14:paraId="75ACF59A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652" w:type="dxa"/>
          </w:tcPr>
          <w:p w14:paraId="0756FFCC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684" w:type="dxa"/>
          </w:tcPr>
          <w:p w14:paraId="2F9FE97C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879" w:type="dxa"/>
          </w:tcPr>
          <w:p w14:paraId="24CD129D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</w:tr>
      <w:tr w:rsidR="00D77AD4" w:rsidRPr="00D77AD4" w14:paraId="785E4034" w14:textId="77777777" w:rsidTr="00507B2B">
        <w:trPr>
          <w:gridAfter w:val="1"/>
          <w:wAfter w:w="964" w:type="dxa"/>
        </w:trPr>
        <w:tc>
          <w:tcPr>
            <w:tcW w:w="1104" w:type="dxa"/>
            <w:gridSpan w:val="2"/>
          </w:tcPr>
          <w:p w14:paraId="1537B8F7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54" w:type="dxa"/>
          </w:tcPr>
          <w:p w14:paraId="15BFA397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652" w:type="dxa"/>
          </w:tcPr>
          <w:p w14:paraId="73F392BF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684" w:type="dxa"/>
          </w:tcPr>
          <w:p w14:paraId="6251A0BF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879" w:type="dxa"/>
          </w:tcPr>
          <w:p w14:paraId="7090A6DC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</w:tr>
      <w:tr w:rsidR="00D77AD4" w:rsidRPr="00D77AD4" w14:paraId="7FDB6C89" w14:textId="77777777" w:rsidTr="00507B2B">
        <w:trPr>
          <w:gridAfter w:val="1"/>
          <w:wAfter w:w="964" w:type="dxa"/>
        </w:trPr>
        <w:tc>
          <w:tcPr>
            <w:tcW w:w="1104" w:type="dxa"/>
            <w:gridSpan w:val="2"/>
          </w:tcPr>
          <w:p w14:paraId="52D1F583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54" w:type="dxa"/>
          </w:tcPr>
          <w:p w14:paraId="5BC48EB6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652" w:type="dxa"/>
          </w:tcPr>
          <w:p w14:paraId="1EA3BA14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684" w:type="dxa"/>
          </w:tcPr>
          <w:p w14:paraId="0A266291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879" w:type="dxa"/>
          </w:tcPr>
          <w:p w14:paraId="7DA00B38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</w:tr>
      <w:tr w:rsidR="00D77AD4" w:rsidRPr="00D77AD4" w14:paraId="319EADBB" w14:textId="77777777" w:rsidTr="00507B2B">
        <w:trPr>
          <w:gridAfter w:val="1"/>
          <w:wAfter w:w="964" w:type="dxa"/>
        </w:trPr>
        <w:tc>
          <w:tcPr>
            <w:tcW w:w="1104" w:type="dxa"/>
            <w:gridSpan w:val="2"/>
          </w:tcPr>
          <w:p w14:paraId="1FDFB417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54" w:type="dxa"/>
          </w:tcPr>
          <w:p w14:paraId="640C949E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652" w:type="dxa"/>
          </w:tcPr>
          <w:p w14:paraId="51AE6F6D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684" w:type="dxa"/>
          </w:tcPr>
          <w:p w14:paraId="2BF5965F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879" w:type="dxa"/>
          </w:tcPr>
          <w:p w14:paraId="079671F6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</w:tr>
      <w:tr w:rsidR="00D77AD4" w:rsidRPr="00D77AD4" w14:paraId="72F71315" w14:textId="77777777" w:rsidTr="00507B2B">
        <w:trPr>
          <w:gridAfter w:val="1"/>
          <w:wAfter w:w="964" w:type="dxa"/>
        </w:trPr>
        <w:tc>
          <w:tcPr>
            <w:tcW w:w="1104" w:type="dxa"/>
            <w:gridSpan w:val="2"/>
          </w:tcPr>
          <w:p w14:paraId="2F7B9DBA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54" w:type="dxa"/>
          </w:tcPr>
          <w:p w14:paraId="345EA44A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652" w:type="dxa"/>
          </w:tcPr>
          <w:p w14:paraId="2DD17BCF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684" w:type="dxa"/>
          </w:tcPr>
          <w:p w14:paraId="58876E44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879" w:type="dxa"/>
          </w:tcPr>
          <w:p w14:paraId="5E9E1E23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</w:tr>
      <w:tr w:rsidR="00D77AD4" w:rsidRPr="00D77AD4" w14:paraId="38C0EE6F" w14:textId="77777777" w:rsidTr="00507B2B">
        <w:trPr>
          <w:gridAfter w:val="1"/>
          <w:wAfter w:w="964" w:type="dxa"/>
        </w:trPr>
        <w:tc>
          <w:tcPr>
            <w:tcW w:w="1104" w:type="dxa"/>
            <w:gridSpan w:val="2"/>
          </w:tcPr>
          <w:p w14:paraId="0BA3FBD3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54" w:type="dxa"/>
          </w:tcPr>
          <w:p w14:paraId="2D009669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652" w:type="dxa"/>
          </w:tcPr>
          <w:p w14:paraId="0A96FBEF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684" w:type="dxa"/>
          </w:tcPr>
          <w:p w14:paraId="5D4BC5BB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879" w:type="dxa"/>
          </w:tcPr>
          <w:p w14:paraId="3EED82D5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</w:tr>
      <w:tr w:rsidR="00D77AD4" w:rsidRPr="00D77AD4" w14:paraId="0BF9521F" w14:textId="77777777" w:rsidTr="00507B2B">
        <w:trPr>
          <w:gridAfter w:val="1"/>
          <w:wAfter w:w="964" w:type="dxa"/>
        </w:trPr>
        <w:tc>
          <w:tcPr>
            <w:tcW w:w="1104" w:type="dxa"/>
            <w:gridSpan w:val="2"/>
          </w:tcPr>
          <w:p w14:paraId="5C87F5FC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54" w:type="dxa"/>
          </w:tcPr>
          <w:p w14:paraId="66F4A055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652" w:type="dxa"/>
          </w:tcPr>
          <w:p w14:paraId="51B7CA46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684" w:type="dxa"/>
          </w:tcPr>
          <w:p w14:paraId="12D7C0C4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879" w:type="dxa"/>
          </w:tcPr>
          <w:p w14:paraId="7A0AD0CD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</w:tr>
      <w:tr w:rsidR="00D77AD4" w:rsidRPr="00D77AD4" w14:paraId="5CB58782" w14:textId="77777777" w:rsidTr="00507B2B">
        <w:trPr>
          <w:gridAfter w:val="1"/>
          <w:wAfter w:w="964" w:type="dxa"/>
        </w:trPr>
        <w:tc>
          <w:tcPr>
            <w:tcW w:w="1104" w:type="dxa"/>
            <w:gridSpan w:val="2"/>
          </w:tcPr>
          <w:p w14:paraId="76D0164C" w14:textId="77777777" w:rsidR="00F84CE6" w:rsidRPr="00D77AD4" w:rsidRDefault="00F84CE6" w:rsidP="00F84CE6">
            <w:pPr>
              <w:tabs>
                <w:tab w:val="left" w:pos="6525"/>
              </w:tabs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D77AD4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№п/п</w:t>
            </w:r>
          </w:p>
        </w:tc>
        <w:tc>
          <w:tcPr>
            <w:tcW w:w="5254" w:type="dxa"/>
          </w:tcPr>
          <w:p w14:paraId="27F453CD" w14:textId="77777777" w:rsidR="00F84CE6" w:rsidRPr="00D77AD4" w:rsidRDefault="00F84CE6" w:rsidP="00F84CE6">
            <w:pPr>
              <w:tabs>
                <w:tab w:val="left" w:pos="6525"/>
              </w:tabs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D77AD4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Ф.И.О.</w:t>
            </w:r>
          </w:p>
        </w:tc>
        <w:tc>
          <w:tcPr>
            <w:tcW w:w="2652" w:type="dxa"/>
          </w:tcPr>
          <w:p w14:paraId="633FB26B" w14:textId="77777777" w:rsidR="00F84CE6" w:rsidRPr="00D77AD4" w:rsidRDefault="00F84CE6" w:rsidP="00F84CE6">
            <w:pPr>
              <w:tabs>
                <w:tab w:val="left" w:pos="6525"/>
              </w:tabs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D77AD4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должность</w:t>
            </w:r>
          </w:p>
        </w:tc>
        <w:tc>
          <w:tcPr>
            <w:tcW w:w="1684" w:type="dxa"/>
          </w:tcPr>
          <w:p w14:paraId="1DAC8FA2" w14:textId="77777777" w:rsidR="00F84CE6" w:rsidRPr="00D77AD4" w:rsidRDefault="00F84CE6" w:rsidP="00F84CE6">
            <w:pPr>
              <w:tabs>
                <w:tab w:val="left" w:pos="6525"/>
              </w:tabs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D77AD4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подпись</w:t>
            </w:r>
          </w:p>
        </w:tc>
        <w:tc>
          <w:tcPr>
            <w:tcW w:w="2879" w:type="dxa"/>
          </w:tcPr>
          <w:p w14:paraId="000F0EC0" w14:textId="77777777" w:rsidR="00F84CE6" w:rsidRPr="00D77AD4" w:rsidRDefault="00F84CE6" w:rsidP="00F84CE6">
            <w:pPr>
              <w:tabs>
                <w:tab w:val="left" w:pos="6525"/>
              </w:tabs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D77AD4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Дата ознакомления с локальными актами</w:t>
            </w:r>
          </w:p>
        </w:tc>
      </w:tr>
      <w:tr w:rsidR="00D77AD4" w:rsidRPr="00D77AD4" w14:paraId="1014B1E7" w14:textId="77777777" w:rsidTr="00507B2B">
        <w:trPr>
          <w:gridAfter w:val="1"/>
          <w:wAfter w:w="964" w:type="dxa"/>
        </w:trPr>
        <w:tc>
          <w:tcPr>
            <w:tcW w:w="1104" w:type="dxa"/>
            <w:gridSpan w:val="2"/>
          </w:tcPr>
          <w:p w14:paraId="3B1C6311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54" w:type="dxa"/>
          </w:tcPr>
          <w:p w14:paraId="4B114650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652" w:type="dxa"/>
          </w:tcPr>
          <w:p w14:paraId="70C33B4F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684" w:type="dxa"/>
          </w:tcPr>
          <w:p w14:paraId="0CC73426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879" w:type="dxa"/>
          </w:tcPr>
          <w:p w14:paraId="51283F64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</w:tr>
      <w:tr w:rsidR="00D77AD4" w:rsidRPr="00D77AD4" w14:paraId="570CA85A" w14:textId="77777777" w:rsidTr="00507B2B">
        <w:trPr>
          <w:gridAfter w:val="1"/>
          <w:wAfter w:w="964" w:type="dxa"/>
        </w:trPr>
        <w:tc>
          <w:tcPr>
            <w:tcW w:w="1104" w:type="dxa"/>
            <w:gridSpan w:val="2"/>
          </w:tcPr>
          <w:p w14:paraId="04F9A4D7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54" w:type="dxa"/>
          </w:tcPr>
          <w:p w14:paraId="78358F3D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652" w:type="dxa"/>
          </w:tcPr>
          <w:p w14:paraId="39C50DC6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684" w:type="dxa"/>
          </w:tcPr>
          <w:p w14:paraId="57AE2D16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879" w:type="dxa"/>
          </w:tcPr>
          <w:p w14:paraId="50047BC2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</w:tr>
      <w:tr w:rsidR="00D77AD4" w:rsidRPr="00D77AD4" w14:paraId="4F727DFA" w14:textId="77777777" w:rsidTr="00507B2B">
        <w:trPr>
          <w:gridAfter w:val="1"/>
          <w:wAfter w:w="964" w:type="dxa"/>
        </w:trPr>
        <w:tc>
          <w:tcPr>
            <w:tcW w:w="1104" w:type="dxa"/>
            <w:gridSpan w:val="2"/>
          </w:tcPr>
          <w:p w14:paraId="1BA36D99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54" w:type="dxa"/>
          </w:tcPr>
          <w:p w14:paraId="67B04572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652" w:type="dxa"/>
          </w:tcPr>
          <w:p w14:paraId="70650F76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684" w:type="dxa"/>
          </w:tcPr>
          <w:p w14:paraId="700F1508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879" w:type="dxa"/>
          </w:tcPr>
          <w:p w14:paraId="0DA6B4CB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</w:tr>
      <w:tr w:rsidR="00D77AD4" w:rsidRPr="00D77AD4" w14:paraId="6CDCEE33" w14:textId="77777777" w:rsidTr="00507B2B">
        <w:trPr>
          <w:gridAfter w:val="1"/>
          <w:wAfter w:w="964" w:type="dxa"/>
        </w:trPr>
        <w:tc>
          <w:tcPr>
            <w:tcW w:w="1104" w:type="dxa"/>
            <w:gridSpan w:val="2"/>
          </w:tcPr>
          <w:p w14:paraId="7657BC6E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54" w:type="dxa"/>
          </w:tcPr>
          <w:p w14:paraId="1EE4B549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652" w:type="dxa"/>
          </w:tcPr>
          <w:p w14:paraId="470B6598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684" w:type="dxa"/>
          </w:tcPr>
          <w:p w14:paraId="1B455B47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879" w:type="dxa"/>
          </w:tcPr>
          <w:p w14:paraId="4ECB6B37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</w:tr>
      <w:tr w:rsidR="00D77AD4" w:rsidRPr="00D77AD4" w14:paraId="28A69890" w14:textId="77777777" w:rsidTr="00507B2B">
        <w:trPr>
          <w:gridAfter w:val="1"/>
          <w:wAfter w:w="964" w:type="dxa"/>
        </w:trPr>
        <w:tc>
          <w:tcPr>
            <w:tcW w:w="1104" w:type="dxa"/>
            <w:gridSpan w:val="2"/>
          </w:tcPr>
          <w:p w14:paraId="72AB16D5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54" w:type="dxa"/>
          </w:tcPr>
          <w:p w14:paraId="2897D068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652" w:type="dxa"/>
          </w:tcPr>
          <w:p w14:paraId="6322F654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684" w:type="dxa"/>
          </w:tcPr>
          <w:p w14:paraId="4F50D878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879" w:type="dxa"/>
          </w:tcPr>
          <w:p w14:paraId="6B8D5945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</w:tr>
      <w:tr w:rsidR="00D77AD4" w:rsidRPr="00D77AD4" w14:paraId="1999825D" w14:textId="77777777" w:rsidTr="00507B2B">
        <w:trPr>
          <w:gridAfter w:val="1"/>
          <w:wAfter w:w="964" w:type="dxa"/>
        </w:trPr>
        <w:tc>
          <w:tcPr>
            <w:tcW w:w="1104" w:type="dxa"/>
            <w:gridSpan w:val="2"/>
          </w:tcPr>
          <w:p w14:paraId="1A37A6C1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54" w:type="dxa"/>
          </w:tcPr>
          <w:p w14:paraId="6404F6CE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652" w:type="dxa"/>
          </w:tcPr>
          <w:p w14:paraId="2D7D1B9F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684" w:type="dxa"/>
          </w:tcPr>
          <w:p w14:paraId="339973FC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879" w:type="dxa"/>
          </w:tcPr>
          <w:p w14:paraId="2103607E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</w:tr>
      <w:tr w:rsidR="00D77AD4" w:rsidRPr="00D77AD4" w14:paraId="6882D686" w14:textId="77777777" w:rsidTr="00507B2B">
        <w:trPr>
          <w:gridAfter w:val="1"/>
          <w:wAfter w:w="964" w:type="dxa"/>
        </w:trPr>
        <w:tc>
          <w:tcPr>
            <w:tcW w:w="1104" w:type="dxa"/>
            <w:gridSpan w:val="2"/>
          </w:tcPr>
          <w:p w14:paraId="312AF34B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54" w:type="dxa"/>
          </w:tcPr>
          <w:p w14:paraId="57C43EFD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652" w:type="dxa"/>
          </w:tcPr>
          <w:p w14:paraId="1EB15956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684" w:type="dxa"/>
          </w:tcPr>
          <w:p w14:paraId="14BD0186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879" w:type="dxa"/>
          </w:tcPr>
          <w:p w14:paraId="31F03DE2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</w:tr>
      <w:tr w:rsidR="00D77AD4" w:rsidRPr="00D77AD4" w14:paraId="52E81AB7" w14:textId="77777777" w:rsidTr="00507B2B">
        <w:trPr>
          <w:gridAfter w:val="1"/>
          <w:wAfter w:w="964" w:type="dxa"/>
        </w:trPr>
        <w:tc>
          <w:tcPr>
            <w:tcW w:w="1104" w:type="dxa"/>
            <w:gridSpan w:val="2"/>
          </w:tcPr>
          <w:p w14:paraId="7E6CC132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54" w:type="dxa"/>
          </w:tcPr>
          <w:p w14:paraId="2D3C984C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652" w:type="dxa"/>
          </w:tcPr>
          <w:p w14:paraId="08AB5C47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684" w:type="dxa"/>
          </w:tcPr>
          <w:p w14:paraId="30FFB9E7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879" w:type="dxa"/>
          </w:tcPr>
          <w:p w14:paraId="5D8BAFE7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</w:tr>
      <w:tr w:rsidR="00D77AD4" w:rsidRPr="00D77AD4" w14:paraId="64479617" w14:textId="77777777" w:rsidTr="00507B2B">
        <w:trPr>
          <w:gridAfter w:val="1"/>
          <w:wAfter w:w="964" w:type="dxa"/>
        </w:trPr>
        <w:tc>
          <w:tcPr>
            <w:tcW w:w="1104" w:type="dxa"/>
            <w:gridSpan w:val="2"/>
          </w:tcPr>
          <w:p w14:paraId="2D55CA9A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54" w:type="dxa"/>
          </w:tcPr>
          <w:p w14:paraId="4F4A53E8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652" w:type="dxa"/>
          </w:tcPr>
          <w:p w14:paraId="7181BC93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684" w:type="dxa"/>
          </w:tcPr>
          <w:p w14:paraId="192C56AE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879" w:type="dxa"/>
          </w:tcPr>
          <w:p w14:paraId="55060DAD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</w:tr>
      <w:tr w:rsidR="00D77AD4" w:rsidRPr="00D77AD4" w14:paraId="663FAE5B" w14:textId="77777777" w:rsidTr="00507B2B">
        <w:trPr>
          <w:gridAfter w:val="1"/>
          <w:wAfter w:w="964" w:type="dxa"/>
        </w:trPr>
        <w:tc>
          <w:tcPr>
            <w:tcW w:w="1104" w:type="dxa"/>
            <w:gridSpan w:val="2"/>
          </w:tcPr>
          <w:p w14:paraId="2955CDF1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54" w:type="dxa"/>
          </w:tcPr>
          <w:p w14:paraId="5BCA6B5E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652" w:type="dxa"/>
          </w:tcPr>
          <w:p w14:paraId="7F85E6A9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684" w:type="dxa"/>
          </w:tcPr>
          <w:p w14:paraId="4EEEE8B7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879" w:type="dxa"/>
          </w:tcPr>
          <w:p w14:paraId="3E62901E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</w:tr>
      <w:tr w:rsidR="00D77AD4" w:rsidRPr="00D77AD4" w14:paraId="39DEB675" w14:textId="77777777" w:rsidTr="00507B2B">
        <w:trPr>
          <w:gridAfter w:val="1"/>
          <w:wAfter w:w="964" w:type="dxa"/>
        </w:trPr>
        <w:tc>
          <w:tcPr>
            <w:tcW w:w="1104" w:type="dxa"/>
            <w:gridSpan w:val="2"/>
          </w:tcPr>
          <w:p w14:paraId="3410C2A2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54" w:type="dxa"/>
          </w:tcPr>
          <w:p w14:paraId="02079812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652" w:type="dxa"/>
          </w:tcPr>
          <w:p w14:paraId="7861AE7F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684" w:type="dxa"/>
          </w:tcPr>
          <w:p w14:paraId="567034AD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879" w:type="dxa"/>
          </w:tcPr>
          <w:p w14:paraId="29A1A90A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</w:tr>
      <w:tr w:rsidR="00D77AD4" w:rsidRPr="00D77AD4" w14:paraId="3C86A189" w14:textId="77777777" w:rsidTr="00507B2B">
        <w:trPr>
          <w:gridAfter w:val="1"/>
          <w:wAfter w:w="964" w:type="dxa"/>
        </w:trPr>
        <w:tc>
          <w:tcPr>
            <w:tcW w:w="1104" w:type="dxa"/>
            <w:gridSpan w:val="2"/>
          </w:tcPr>
          <w:p w14:paraId="300A6778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54" w:type="dxa"/>
          </w:tcPr>
          <w:p w14:paraId="1A302C94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652" w:type="dxa"/>
          </w:tcPr>
          <w:p w14:paraId="452AF644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684" w:type="dxa"/>
          </w:tcPr>
          <w:p w14:paraId="1C367A01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879" w:type="dxa"/>
          </w:tcPr>
          <w:p w14:paraId="70F33008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</w:tr>
      <w:tr w:rsidR="00D77AD4" w:rsidRPr="00D77AD4" w14:paraId="6D6AE270" w14:textId="77777777" w:rsidTr="00507B2B">
        <w:trPr>
          <w:gridAfter w:val="1"/>
          <w:wAfter w:w="964" w:type="dxa"/>
        </w:trPr>
        <w:tc>
          <w:tcPr>
            <w:tcW w:w="1104" w:type="dxa"/>
            <w:gridSpan w:val="2"/>
          </w:tcPr>
          <w:p w14:paraId="13EFDDB6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54" w:type="dxa"/>
          </w:tcPr>
          <w:p w14:paraId="741959E5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652" w:type="dxa"/>
          </w:tcPr>
          <w:p w14:paraId="0B9A8AAC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684" w:type="dxa"/>
          </w:tcPr>
          <w:p w14:paraId="42C6B24A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879" w:type="dxa"/>
          </w:tcPr>
          <w:p w14:paraId="5BB29780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</w:tr>
      <w:tr w:rsidR="00D77AD4" w:rsidRPr="00D77AD4" w14:paraId="6C7598A0" w14:textId="77777777" w:rsidTr="00507B2B">
        <w:trPr>
          <w:gridAfter w:val="1"/>
          <w:wAfter w:w="964" w:type="dxa"/>
        </w:trPr>
        <w:tc>
          <w:tcPr>
            <w:tcW w:w="1104" w:type="dxa"/>
            <w:gridSpan w:val="2"/>
          </w:tcPr>
          <w:p w14:paraId="387DD3D4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54" w:type="dxa"/>
          </w:tcPr>
          <w:p w14:paraId="4E3450A5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652" w:type="dxa"/>
          </w:tcPr>
          <w:p w14:paraId="4806A19B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684" w:type="dxa"/>
          </w:tcPr>
          <w:p w14:paraId="4172A514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879" w:type="dxa"/>
          </w:tcPr>
          <w:p w14:paraId="6633CE13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</w:tr>
      <w:tr w:rsidR="00D77AD4" w:rsidRPr="00D77AD4" w14:paraId="32DAE27D" w14:textId="77777777" w:rsidTr="00507B2B">
        <w:trPr>
          <w:gridAfter w:val="1"/>
          <w:wAfter w:w="964" w:type="dxa"/>
        </w:trPr>
        <w:tc>
          <w:tcPr>
            <w:tcW w:w="1104" w:type="dxa"/>
            <w:gridSpan w:val="2"/>
          </w:tcPr>
          <w:p w14:paraId="766D1746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54" w:type="dxa"/>
          </w:tcPr>
          <w:p w14:paraId="5222E106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652" w:type="dxa"/>
          </w:tcPr>
          <w:p w14:paraId="1F1F821E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684" w:type="dxa"/>
          </w:tcPr>
          <w:p w14:paraId="16CF71B2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879" w:type="dxa"/>
          </w:tcPr>
          <w:p w14:paraId="2F49875E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</w:tr>
      <w:tr w:rsidR="00D77AD4" w:rsidRPr="00D77AD4" w14:paraId="5912A872" w14:textId="77777777" w:rsidTr="00507B2B">
        <w:trPr>
          <w:gridAfter w:val="1"/>
          <w:wAfter w:w="964" w:type="dxa"/>
        </w:trPr>
        <w:tc>
          <w:tcPr>
            <w:tcW w:w="1104" w:type="dxa"/>
            <w:gridSpan w:val="2"/>
          </w:tcPr>
          <w:p w14:paraId="122F97E0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54" w:type="dxa"/>
          </w:tcPr>
          <w:p w14:paraId="46E22445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652" w:type="dxa"/>
          </w:tcPr>
          <w:p w14:paraId="6C96583C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684" w:type="dxa"/>
          </w:tcPr>
          <w:p w14:paraId="5EC3E896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879" w:type="dxa"/>
          </w:tcPr>
          <w:p w14:paraId="1CBEA6D3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</w:tr>
      <w:tr w:rsidR="00D77AD4" w:rsidRPr="00D77AD4" w14:paraId="4A2A3681" w14:textId="77777777" w:rsidTr="00507B2B">
        <w:trPr>
          <w:gridAfter w:val="1"/>
          <w:wAfter w:w="964" w:type="dxa"/>
        </w:trPr>
        <w:tc>
          <w:tcPr>
            <w:tcW w:w="1104" w:type="dxa"/>
            <w:gridSpan w:val="2"/>
          </w:tcPr>
          <w:p w14:paraId="3BD4F54E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54" w:type="dxa"/>
          </w:tcPr>
          <w:p w14:paraId="73D38DA5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652" w:type="dxa"/>
          </w:tcPr>
          <w:p w14:paraId="15EDEAC1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684" w:type="dxa"/>
          </w:tcPr>
          <w:p w14:paraId="6353B2AC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879" w:type="dxa"/>
          </w:tcPr>
          <w:p w14:paraId="1CFA520B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</w:tr>
      <w:tr w:rsidR="00D77AD4" w:rsidRPr="00D77AD4" w14:paraId="7BC34A12" w14:textId="77777777" w:rsidTr="00507B2B">
        <w:trPr>
          <w:gridAfter w:val="1"/>
          <w:wAfter w:w="964" w:type="dxa"/>
        </w:trPr>
        <w:tc>
          <w:tcPr>
            <w:tcW w:w="1104" w:type="dxa"/>
            <w:gridSpan w:val="2"/>
          </w:tcPr>
          <w:p w14:paraId="5079C9C8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54" w:type="dxa"/>
          </w:tcPr>
          <w:p w14:paraId="6B3ECC1B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652" w:type="dxa"/>
          </w:tcPr>
          <w:p w14:paraId="63290877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684" w:type="dxa"/>
          </w:tcPr>
          <w:p w14:paraId="3836A35C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879" w:type="dxa"/>
          </w:tcPr>
          <w:p w14:paraId="2325CA01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</w:tr>
      <w:tr w:rsidR="00D77AD4" w:rsidRPr="00D77AD4" w14:paraId="269C2D97" w14:textId="77777777" w:rsidTr="00507B2B">
        <w:trPr>
          <w:gridAfter w:val="1"/>
          <w:wAfter w:w="964" w:type="dxa"/>
        </w:trPr>
        <w:tc>
          <w:tcPr>
            <w:tcW w:w="1104" w:type="dxa"/>
            <w:gridSpan w:val="2"/>
          </w:tcPr>
          <w:p w14:paraId="0DFDA035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54" w:type="dxa"/>
          </w:tcPr>
          <w:p w14:paraId="55F7DAE8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652" w:type="dxa"/>
          </w:tcPr>
          <w:p w14:paraId="2095E554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684" w:type="dxa"/>
          </w:tcPr>
          <w:p w14:paraId="318B8256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879" w:type="dxa"/>
          </w:tcPr>
          <w:p w14:paraId="5013E745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</w:tr>
      <w:tr w:rsidR="00D77AD4" w:rsidRPr="00D77AD4" w14:paraId="1E6A463A" w14:textId="77777777" w:rsidTr="00507B2B">
        <w:trPr>
          <w:gridAfter w:val="1"/>
          <w:wAfter w:w="964" w:type="dxa"/>
        </w:trPr>
        <w:tc>
          <w:tcPr>
            <w:tcW w:w="1104" w:type="dxa"/>
            <w:gridSpan w:val="2"/>
          </w:tcPr>
          <w:p w14:paraId="508DC66E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54" w:type="dxa"/>
          </w:tcPr>
          <w:p w14:paraId="6A025C39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652" w:type="dxa"/>
          </w:tcPr>
          <w:p w14:paraId="7798F6FB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684" w:type="dxa"/>
          </w:tcPr>
          <w:p w14:paraId="4247FA30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879" w:type="dxa"/>
          </w:tcPr>
          <w:p w14:paraId="5E55D8C8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</w:tr>
      <w:tr w:rsidR="00D77AD4" w:rsidRPr="00D77AD4" w14:paraId="0117B5D9" w14:textId="77777777" w:rsidTr="00507B2B">
        <w:trPr>
          <w:gridAfter w:val="1"/>
          <w:wAfter w:w="964" w:type="dxa"/>
        </w:trPr>
        <w:tc>
          <w:tcPr>
            <w:tcW w:w="1104" w:type="dxa"/>
            <w:gridSpan w:val="2"/>
          </w:tcPr>
          <w:p w14:paraId="6E14E32D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54" w:type="dxa"/>
          </w:tcPr>
          <w:p w14:paraId="325C39D2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652" w:type="dxa"/>
          </w:tcPr>
          <w:p w14:paraId="17230C87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684" w:type="dxa"/>
          </w:tcPr>
          <w:p w14:paraId="36A44559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879" w:type="dxa"/>
          </w:tcPr>
          <w:p w14:paraId="57054AE9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</w:tr>
      <w:tr w:rsidR="00D77AD4" w:rsidRPr="00D77AD4" w14:paraId="3562B9BE" w14:textId="77777777" w:rsidTr="00507B2B">
        <w:trPr>
          <w:gridAfter w:val="1"/>
          <w:wAfter w:w="964" w:type="dxa"/>
        </w:trPr>
        <w:tc>
          <w:tcPr>
            <w:tcW w:w="1104" w:type="dxa"/>
            <w:gridSpan w:val="2"/>
          </w:tcPr>
          <w:p w14:paraId="05A7FA36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54" w:type="dxa"/>
          </w:tcPr>
          <w:p w14:paraId="18369BD3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652" w:type="dxa"/>
          </w:tcPr>
          <w:p w14:paraId="0204A117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684" w:type="dxa"/>
          </w:tcPr>
          <w:p w14:paraId="06A4A2BE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879" w:type="dxa"/>
          </w:tcPr>
          <w:p w14:paraId="7503FF36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</w:tr>
      <w:tr w:rsidR="00D77AD4" w:rsidRPr="00D77AD4" w14:paraId="2E17C3E0" w14:textId="77777777" w:rsidTr="00507B2B">
        <w:trPr>
          <w:gridAfter w:val="1"/>
          <w:wAfter w:w="964" w:type="dxa"/>
        </w:trPr>
        <w:tc>
          <w:tcPr>
            <w:tcW w:w="1104" w:type="dxa"/>
            <w:gridSpan w:val="2"/>
          </w:tcPr>
          <w:p w14:paraId="277C89F6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54" w:type="dxa"/>
          </w:tcPr>
          <w:p w14:paraId="6FC57755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652" w:type="dxa"/>
          </w:tcPr>
          <w:p w14:paraId="057FF756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684" w:type="dxa"/>
          </w:tcPr>
          <w:p w14:paraId="194050AC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879" w:type="dxa"/>
          </w:tcPr>
          <w:p w14:paraId="53639353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</w:tr>
      <w:tr w:rsidR="00D77AD4" w:rsidRPr="00D77AD4" w14:paraId="7054D7F9" w14:textId="77777777" w:rsidTr="00507B2B">
        <w:trPr>
          <w:gridAfter w:val="1"/>
          <w:wAfter w:w="964" w:type="dxa"/>
        </w:trPr>
        <w:tc>
          <w:tcPr>
            <w:tcW w:w="1104" w:type="dxa"/>
            <w:gridSpan w:val="2"/>
          </w:tcPr>
          <w:p w14:paraId="60C2315A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54" w:type="dxa"/>
          </w:tcPr>
          <w:p w14:paraId="14EC46C1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652" w:type="dxa"/>
          </w:tcPr>
          <w:p w14:paraId="476313A8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684" w:type="dxa"/>
          </w:tcPr>
          <w:p w14:paraId="3EF6010D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879" w:type="dxa"/>
          </w:tcPr>
          <w:p w14:paraId="7E933493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</w:tr>
      <w:tr w:rsidR="00D77AD4" w:rsidRPr="00D77AD4" w14:paraId="254E68B3" w14:textId="77777777" w:rsidTr="00507B2B">
        <w:trPr>
          <w:gridAfter w:val="1"/>
          <w:wAfter w:w="964" w:type="dxa"/>
        </w:trPr>
        <w:tc>
          <w:tcPr>
            <w:tcW w:w="1104" w:type="dxa"/>
            <w:gridSpan w:val="2"/>
          </w:tcPr>
          <w:p w14:paraId="01EE4CF1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54" w:type="dxa"/>
          </w:tcPr>
          <w:p w14:paraId="2E0A792B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652" w:type="dxa"/>
          </w:tcPr>
          <w:p w14:paraId="62D72244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684" w:type="dxa"/>
          </w:tcPr>
          <w:p w14:paraId="724A6BA8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879" w:type="dxa"/>
          </w:tcPr>
          <w:p w14:paraId="2C110DE2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</w:tr>
      <w:tr w:rsidR="00D77AD4" w:rsidRPr="00D77AD4" w14:paraId="628A4ECA" w14:textId="77777777" w:rsidTr="00507B2B">
        <w:trPr>
          <w:gridAfter w:val="1"/>
          <w:wAfter w:w="964" w:type="dxa"/>
        </w:trPr>
        <w:tc>
          <w:tcPr>
            <w:tcW w:w="1104" w:type="dxa"/>
            <w:gridSpan w:val="2"/>
          </w:tcPr>
          <w:p w14:paraId="4C136D73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54" w:type="dxa"/>
          </w:tcPr>
          <w:p w14:paraId="205AA720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652" w:type="dxa"/>
          </w:tcPr>
          <w:p w14:paraId="50CA4201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684" w:type="dxa"/>
          </w:tcPr>
          <w:p w14:paraId="7A52EFDC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879" w:type="dxa"/>
          </w:tcPr>
          <w:p w14:paraId="5AC8C068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</w:tr>
      <w:tr w:rsidR="00D77AD4" w:rsidRPr="00D77AD4" w14:paraId="08A26F3C" w14:textId="77777777" w:rsidTr="00507B2B">
        <w:trPr>
          <w:gridAfter w:val="1"/>
          <w:wAfter w:w="964" w:type="dxa"/>
        </w:trPr>
        <w:tc>
          <w:tcPr>
            <w:tcW w:w="1104" w:type="dxa"/>
            <w:gridSpan w:val="2"/>
          </w:tcPr>
          <w:p w14:paraId="6EFD82A2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54" w:type="dxa"/>
          </w:tcPr>
          <w:p w14:paraId="0E89663C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652" w:type="dxa"/>
          </w:tcPr>
          <w:p w14:paraId="4823B622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684" w:type="dxa"/>
          </w:tcPr>
          <w:p w14:paraId="1D0F01E2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879" w:type="dxa"/>
          </w:tcPr>
          <w:p w14:paraId="63C7F22C" w14:textId="77777777" w:rsidR="00F84CE6" w:rsidRPr="00D77AD4" w:rsidRDefault="00F84CE6" w:rsidP="00F84CE6">
            <w:pPr>
              <w:tabs>
                <w:tab w:val="left" w:pos="6525"/>
              </w:tabs>
              <w:rPr>
                <w:color w:val="000000" w:themeColor="text1"/>
                <w:sz w:val="28"/>
                <w:szCs w:val="28"/>
              </w:rPr>
            </w:pPr>
          </w:p>
        </w:tc>
      </w:tr>
      <w:tr w:rsidR="00507B2B" w:rsidRPr="00A46599" w14:paraId="14C77EA8" w14:textId="77777777" w:rsidTr="00507B2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Before w:val="1"/>
          <w:wBefore w:w="34" w:type="dxa"/>
        </w:trPr>
        <w:tc>
          <w:tcPr>
            <w:tcW w:w="14503" w:type="dxa"/>
            <w:gridSpan w:val="6"/>
          </w:tcPr>
          <w:p w14:paraId="1EC1D7E3" w14:textId="77777777" w:rsidR="00507B2B" w:rsidRPr="0067156C" w:rsidRDefault="00507B2B" w:rsidP="006C27BE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67156C">
              <w:rPr>
                <w:rFonts w:ascii="Times New Roman" w:hAnsi="Times New Roman" w:cs="Times New Roman"/>
                <w:sz w:val="28"/>
                <w:szCs w:val="24"/>
              </w:rPr>
              <w:t>Муниципальное бюджетное дошкольное образовательное учреждение</w:t>
            </w:r>
          </w:p>
          <w:p w14:paraId="0D83CFCC" w14:textId="77777777" w:rsidR="00507B2B" w:rsidRPr="0067156C" w:rsidRDefault="00507B2B" w:rsidP="006C27BE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67156C">
              <w:rPr>
                <w:rFonts w:ascii="Times New Roman" w:hAnsi="Times New Roman" w:cs="Times New Roman"/>
                <w:sz w:val="28"/>
                <w:szCs w:val="24"/>
              </w:rPr>
              <w:t xml:space="preserve"> «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>Детский сад № 6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4"/>
              </w:rPr>
              <w:t>Седарчий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4"/>
              </w:rPr>
              <w:t>» г. Шали Шалинского муниципального р</w:t>
            </w:r>
            <w:r w:rsidRPr="0067156C">
              <w:rPr>
                <w:rFonts w:ascii="Times New Roman" w:hAnsi="Times New Roman" w:cs="Times New Roman"/>
                <w:sz w:val="28"/>
                <w:szCs w:val="24"/>
              </w:rPr>
              <w:t>айона»</w:t>
            </w:r>
          </w:p>
        </w:tc>
      </w:tr>
      <w:tr w:rsidR="00507B2B" w:rsidRPr="00A46599" w14:paraId="34AA79CB" w14:textId="77777777" w:rsidTr="00507B2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Before w:val="1"/>
          <w:wBefore w:w="34" w:type="dxa"/>
        </w:trPr>
        <w:tc>
          <w:tcPr>
            <w:tcW w:w="14503" w:type="dxa"/>
            <w:gridSpan w:val="6"/>
          </w:tcPr>
          <w:p w14:paraId="4452B9B0" w14:textId="44230E4F" w:rsidR="00507B2B" w:rsidRPr="00A46599" w:rsidRDefault="00507B2B" w:rsidP="006C27B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6599">
              <w:rPr>
                <w:rFonts w:ascii="Times New Roman" w:hAnsi="Times New Roman" w:cs="Times New Roman"/>
                <w:sz w:val="24"/>
                <w:szCs w:val="24"/>
              </w:rPr>
              <w:t xml:space="preserve">(полное наименование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учреждения</w:t>
            </w:r>
            <w:r w:rsidRPr="00A4659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</w:tbl>
    <w:p w14:paraId="0B0F26F5" w14:textId="77777777" w:rsidR="00507B2B" w:rsidRPr="001D27F2" w:rsidRDefault="00507B2B" w:rsidP="00507B2B">
      <w:pPr>
        <w:spacing w:after="0" w:line="240" w:lineRule="auto"/>
        <w:rPr>
          <w:rFonts w:ascii="Times New Roman" w:hAnsi="Times New Roman" w:cs="Times New Roman"/>
          <w:sz w:val="2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3436"/>
      </w:tblGrid>
      <w:tr w:rsidR="00507B2B" w:rsidRPr="00A46599" w14:paraId="0AE3EB4C" w14:textId="77777777" w:rsidTr="006C27BE">
        <w:tc>
          <w:tcPr>
            <w:tcW w:w="14503" w:type="dxa"/>
          </w:tcPr>
          <w:p w14:paraId="5F56400C" w14:textId="77777777" w:rsidR="00507B2B" w:rsidRPr="00A46599" w:rsidRDefault="00507B2B" w:rsidP="006C27B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56C">
              <w:rPr>
                <w:rFonts w:ascii="Times New Roman" w:hAnsi="Times New Roman" w:cs="Times New Roman"/>
                <w:sz w:val="28"/>
                <w:szCs w:val="24"/>
              </w:rPr>
              <w:t>МБДОУ «Де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>тский сад № 6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4"/>
              </w:rPr>
              <w:t>Седарчий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4"/>
              </w:rPr>
              <w:t>» г. Шали»</w:t>
            </w:r>
          </w:p>
        </w:tc>
      </w:tr>
      <w:tr w:rsidR="00507B2B" w:rsidRPr="00A46599" w14:paraId="2D79127C" w14:textId="77777777" w:rsidTr="006C27BE">
        <w:tc>
          <w:tcPr>
            <w:tcW w:w="14503" w:type="dxa"/>
          </w:tcPr>
          <w:p w14:paraId="64C67B67" w14:textId="443DE526" w:rsidR="00507B2B" w:rsidRPr="00A46599" w:rsidRDefault="00507B2B" w:rsidP="006C27B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6599">
              <w:rPr>
                <w:rFonts w:ascii="Times New Roman" w:hAnsi="Times New Roman" w:cs="Times New Roman"/>
                <w:sz w:val="24"/>
                <w:szCs w:val="24"/>
              </w:rPr>
              <w:t xml:space="preserve">(сокращенное наименование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учреждения</w:t>
            </w:r>
            <w:r w:rsidRPr="00A4659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</w:tbl>
    <w:p w14:paraId="18C6E063" w14:textId="77777777" w:rsidR="00507B2B" w:rsidRPr="000E4375" w:rsidRDefault="00507B2B" w:rsidP="00507B2B">
      <w:pPr>
        <w:spacing w:after="0"/>
        <w:rPr>
          <w:rFonts w:ascii="Times New Roman" w:eastAsia="Calibri" w:hAnsi="Times New Roman" w:cs="Times New Roman"/>
        </w:rPr>
      </w:pPr>
    </w:p>
    <w:p w14:paraId="209AF86E" w14:textId="77777777" w:rsidR="00507B2B" w:rsidRDefault="00507B2B" w:rsidP="00507B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4394BDB" w14:textId="77777777" w:rsidR="00507B2B" w:rsidRDefault="00507B2B" w:rsidP="00507B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755BB6F" w14:textId="77777777" w:rsidR="00507B2B" w:rsidRDefault="00507B2B" w:rsidP="00507B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F047C9F" w14:textId="77777777" w:rsidR="00507B2B" w:rsidRPr="00A46599" w:rsidRDefault="00507B2B" w:rsidP="00507B2B">
      <w:pPr>
        <w:spacing w:after="0"/>
        <w:rPr>
          <w:rFonts w:ascii="Times New Roman" w:hAnsi="Times New Roman" w:cs="Times New Roman"/>
          <w:sz w:val="48"/>
          <w:szCs w:val="48"/>
        </w:rPr>
      </w:pPr>
    </w:p>
    <w:p w14:paraId="2A2DBDCC" w14:textId="572C7278" w:rsidR="00507B2B" w:rsidRPr="00507B2B" w:rsidRDefault="00507B2B" w:rsidP="00507B2B">
      <w:pPr>
        <w:spacing w:after="0"/>
        <w:jc w:val="center"/>
        <w:rPr>
          <w:rFonts w:ascii="Times New Roman" w:hAnsi="Times New Roman" w:cs="Times New Roman"/>
          <w:b/>
          <w:sz w:val="56"/>
          <w:szCs w:val="56"/>
        </w:rPr>
      </w:pPr>
      <w:r w:rsidRPr="00507B2B">
        <w:rPr>
          <w:rFonts w:ascii="Times New Roman" w:hAnsi="Times New Roman" w:cs="Times New Roman"/>
          <w:b/>
          <w:sz w:val="56"/>
          <w:szCs w:val="56"/>
        </w:rPr>
        <w:t>ЖУРНАЛ</w:t>
      </w:r>
    </w:p>
    <w:p w14:paraId="3C8D1763" w14:textId="0D231A68" w:rsidR="00507B2B" w:rsidRDefault="00507B2B" w:rsidP="00507B2B">
      <w:pPr>
        <w:spacing w:after="0"/>
        <w:jc w:val="center"/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sz w:val="48"/>
          <w:szCs w:val="48"/>
        </w:rPr>
        <w:t>ознакомления работников с</w:t>
      </w:r>
      <w:r w:rsidRPr="00AE0CEB">
        <w:rPr>
          <w:rFonts w:ascii="Times New Roman" w:hAnsi="Times New Roman" w:cs="Times New Roman"/>
          <w:b/>
          <w:sz w:val="48"/>
          <w:szCs w:val="48"/>
        </w:rPr>
        <w:t xml:space="preserve"> локально- нормативными </w:t>
      </w:r>
    </w:p>
    <w:p w14:paraId="37D71360" w14:textId="518A2A7E" w:rsidR="00507B2B" w:rsidRDefault="00507B2B" w:rsidP="00507B2B">
      <w:pPr>
        <w:spacing w:after="0"/>
        <w:jc w:val="center"/>
        <w:rPr>
          <w:rFonts w:ascii="Times New Roman" w:hAnsi="Times New Roman" w:cs="Times New Roman"/>
          <w:b/>
          <w:sz w:val="48"/>
          <w:szCs w:val="48"/>
        </w:rPr>
      </w:pPr>
      <w:proofErr w:type="gramStart"/>
      <w:r w:rsidRPr="00AE0CEB">
        <w:rPr>
          <w:rFonts w:ascii="Times New Roman" w:hAnsi="Times New Roman" w:cs="Times New Roman"/>
          <w:b/>
          <w:sz w:val="48"/>
          <w:szCs w:val="48"/>
        </w:rPr>
        <w:t xml:space="preserve">актами  </w:t>
      </w:r>
      <w:r>
        <w:rPr>
          <w:rFonts w:ascii="Times New Roman" w:hAnsi="Times New Roman" w:cs="Times New Roman"/>
          <w:b/>
          <w:sz w:val="48"/>
          <w:szCs w:val="48"/>
        </w:rPr>
        <w:t>ДОУ</w:t>
      </w:r>
      <w:proofErr w:type="gramEnd"/>
    </w:p>
    <w:p w14:paraId="510F22AA" w14:textId="77777777" w:rsidR="00507B2B" w:rsidRDefault="00507B2B" w:rsidP="00507B2B">
      <w:pPr>
        <w:spacing w:after="0"/>
        <w:rPr>
          <w:rFonts w:ascii="Times New Roman" w:hAnsi="Times New Roman" w:cs="Times New Roman"/>
          <w:b/>
          <w:sz w:val="48"/>
          <w:szCs w:val="48"/>
        </w:rPr>
      </w:pPr>
    </w:p>
    <w:p w14:paraId="4CB1B6F6" w14:textId="77777777" w:rsidR="00507B2B" w:rsidRDefault="00507B2B" w:rsidP="00507B2B">
      <w:pPr>
        <w:spacing w:after="0"/>
        <w:jc w:val="center"/>
        <w:rPr>
          <w:rFonts w:ascii="Times New Roman" w:hAnsi="Times New Roman" w:cs="Times New Roman"/>
          <w:b/>
          <w:sz w:val="48"/>
          <w:szCs w:val="48"/>
        </w:rPr>
      </w:pPr>
    </w:p>
    <w:tbl>
      <w:tblPr>
        <w:tblStyle w:val="a3"/>
        <w:tblW w:w="0" w:type="auto"/>
        <w:tblInd w:w="76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24"/>
        <w:gridCol w:w="4286"/>
      </w:tblGrid>
      <w:tr w:rsidR="00507B2B" w:rsidRPr="00507B2B" w14:paraId="02A350F0" w14:textId="77777777" w:rsidTr="006C27BE">
        <w:tc>
          <w:tcPr>
            <w:tcW w:w="1558" w:type="dxa"/>
          </w:tcPr>
          <w:p w14:paraId="7B3A0209" w14:textId="77777777" w:rsidR="00507B2B" w:rsidRDefault="00507B2B" w:rsidP="00507B2B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  <w:p w14:paraId="6F4DF415" w14:textId="77777777" w:rsidR="0098112D" w:rsidRDefault="0098112D" w:rsidP="00507B2B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  <w:p w14:paraId="58C4E816" w14:textId="1EBA61FD" w:rsidR="00507B2B" w:rsidRPr="00507B2B" w:rsidRDefault="00507B2B" w:rsidP="00507B2B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507B2B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Начат</w:t>
            </w:r>
          </w:p>
        </w:tc>
        <w:tc>
          <w:tcPr>
            <w:tcW w:w="5319" w:type="dxa"/>
          </w:tcPr>
          <w:p w14:paraId="14BB1844" w14:textId="77777777" w:rsidR="0098112D" w:rsidRDefault="0098112D" w:rsidP="00507B2B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  <w:p w14:paraId="273C497F" w14:textId="77777777" w:rsidR="0098112D" w:rsidRDefault="0098112D" w:rsidP="00507B2B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  <w:p w14:paraId="15088357" w14:textId="689E980E" w:rsidR="00507B2B" w:rsidRPr="00507B2B" w:rsidRDefault="00507B2B" w:rsidP="00507B2B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507B2B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___________________</w:t>
            </w:r>
          </w:p>
        </w:tc>
      </w:tr>
      <w:tr w:rsidR="00507B2B" w:rsidRPr="00507B2B" w14:paraId="3BD8367F" w14:textId="77777777" w:rsidTr="006C27BE">
        <w:tc>
          <w:tcPr>
            <w:tcW w:w="1558" w:type="dxa"/>
          </w:tcPr>
          <w:p w14:paraId="4E64C0BB" w14:textId="77777777" w:rsidR="00507B2B" w:rsidRPr="00507B2B" w:rsidRDefault="00507B2B" w:rsidP="00507B2B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5319" w:type="dxa"/>
          </w:tcPr>
          <w:p w14:paraId="0A42B2F6" w14:textId="77777777" w:rsidR="00507B2B" w:rsidRPr="00507B2B" w:rsidRDefault="00507B2B" w:rsidP="00507B2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7B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(дата)</w:t>
            </w:r>
          </w:p>
        </w:tc>
      </w:tr>
      <w:tr w:rsidR="00507B2B" w:rsidRPr="00507B2B" w14:paraId="501CF622" w14:textId="77777777" w:rsidTr="006C27BE">
        <w:tc>
          <w:tcPr>
            <w:tcW w:w="1558" w:type="dxa"/>
          </w:tcPr>
          <w:p w14:paraId="70AF89A4" w14:textId="77777777" w:rsidR="00507B2B" w:rsidRPr="00507B2B" w:rsidRDefault="00507B2B" w:rsidP="00507B2B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507B2B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Окончен</w:t>
            </w:r>
          </w:p>
        </w:tc>
        <w:tc>
          <w:tcPr>
            <w:tcW w:w="5319" w:type="dxa"/>
          </w:tcPr>
          <w:p w14:paraId="19403AD0" w14:textId="77777777" w:rsidR="00507B2B" w:rsidRPr="00507B2B" w:rsidRDefault="00507B2B" w:rsidP="00507B2B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507B2B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_____________________</w:t>
            </w:r>
          </w:p>
        </w:tc>
      </w:tr>
      <w:tr w:rsidR="00507B2B" w:rsidRPr="00507B2B" w14:paraId="06910E97" w14:textId="77777777" w:rsidTr="006C27BE">
        <w:tc>
          <w:tcPr>
            <w:tcW w:w="1558" w:type="dxa"/>
          </w:tcPr>
          <w:p w14:paraId="021B5584" w14:textId="77777777" w:rsidR="00507B2B" w:rsidRPr="00507B2B" w:rsidRDefault="00507B2B" w:rsidP="00507B2B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5319" w:type="dxa"/>
          </w:tcPr>
          <w:p w14:paraId="6DAC504A" w14:textId="77777777" w:rsidR="00507B2B" w:rsidRPr="00507B2B" w:rsidRDefault="00507B2B" w:rsidP="00507B2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7B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(дата)</w:t>
            </w:r>
          </w:p>
        </w:tc>
      </w:tr>
    </w:tbl>
    <w:p w14:paraId="05E96A09" w14:textId="77777777" w:rsidR="00507B2B" w:rsidRPr="00507B2B" w:rsidRDefault="00507B2B" w:rsidP="00507B2B">
      <w:pPr>
        <w:spacing w:after="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5B48B14D" w14:textId="77777777" w:rsidR="00507B2B" w:rsidRDefault="00507B2B" w:rsidP="00507B2B">
      <w:pPr>
        <w:tabs>
          <w:tab w:val="left" w:pos="6525"/>
        </w:tabs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0BE1B327" w14:textId="2CD992DD" w:rsidR="0081708F" w:rsidRDefault="00507B2B" w:rsidP="00507B2B">
      <w:pPr>
        <w:tabs>
          <w:tab w:val="left" w:pos="6525"/>
        </w:tabs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507B2B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г.Шали-21</w:t>
      </w:r>
    </w:p>
    <w:p w14:paraId="31E3EFD8" w14:textId="1074F6DB" w:rsidR="0098112D" w:rsidRDefault="0098112D" w:rsidP="00507B2B">
      <w:pPr>
        <w:tabs>
          <w:tab w:val="left" w:pos="6525"/>
        </w:tabs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460B9C99" w14:textId="77777777" w:rsidR="00C172C0" w:rsidRDefault="00C172C0" w:rsidP="00C172C0">
      <w:pPr>
        <w:spacing w:after="0"/>
        <w:jc w:val="center"/>
        <w:rPr>
          <w:rFonts w:ascii="Times New Roman" w:hAnsi="Times New Roman" w:cs="Times New Roman"/>
          <w:b/>
          <w:sz w:val="56"/>
          <w:szCs w:val="56"/>
        </w:rPr>
      </w:pPr>
    </w:p>
    <w:p w14:paraId="3B96ABEA" w14:textId="77777777" w:rsidR="00C172C0" w:rsidRDefault="00C172C0" w:rsidP="00C172C0">
      <w:pPr>
        <w:spacing w:after="0"/>
        <w:jc w:val="center"/>
        <w:rPr>
          <w:rFonts w:ascii="Times New Roman" w:hAnsi="Times New Roman" w:cs="Times New Roman"/>
          <w:b/>
          <w:sz w:val="56"/>
          <w:szCs w:val="56"/>
        </w:rPr>
      </w:pPr>
    </w:p>
    <w:p w14:paraId="34B1266D" w14:textId="77777777" w:rsidR="00C172C0" w:rsidRDefault="00C172C0" w:rsidP="00C172C0">
      <w:pPr>
        <w:spacing w:after="0"/>
        <w:jc w:val="center"/>
        <w:rPr>
          <w:rFonts w:ascii="Times New Roman" w:hAnsi="Times New Roman" w:cs="Times New Roman"/>
          <w:b/>
          <w:sz w:val="56"/>
          <w:szCs w:val="56"/>
        </w:rPr>
      </w:pPr>
    </w:p>
    <w:p w14:paraId="05E5E125" w14:textId="77777777" w:rsidR="00C172C0" w:rsidRDefault="00C172C0" w:rsidP="00C172C0">
      <w:pPr>
        <w:spacing w:after="0"/>
        <w:jc w:val="center"/>
        <w:rPr>
          <w:rFonts w:ascii="Times New Roman" w:hAnsi="Times New Roman" w:cs="Times New Roman"/>
          <w:b/>
          <w:sz w:val="56"/>
          <w:szCs w:val="56"/>
        </w:rPr>
      </w:pPr>
    </w:p>
    <w:p w14:paraId="6C2A14AD" w14:textId="52EDBFDA" w:rsidR="00C172C0" w:rsidRPr="00507B2B" w:rsidRDefault="00C172C0" w:rsidP="00C172C0">
      <w:pPr>
        <w:spacing w:after="0"/>
        <w:jc w:val="center"/>
        <w:rPr>
          <w:rFonts w:ascii="Times New Roman" w:hAnsi="Times New Roman" w:cs="Times New Roman"/>
          <w:b/>
          <w:sz w:val="56"/>
          <w:szCs w:val="56"/>
        </w:rPr>
      </w:pPr>
      <w:r w:rsidRPr="00507B2B">
        <w:rPr>
          <w:rFonts w:ascii="Times New Roman" w:hAnsi="Times New Roman" w:cs="Times New Roman"/>
          <w:b/>
          <w:sz w:val="56"/>
          <w:szCs w:val="56"/>
        </w:rPr>
        <w:t>ЖУРНАЛ</w:t>
      </w:r>
    </w:p>
    <w:p w14:paraId="25681BEC" w14:textId="7165A7B0" w:rsidR="00C172C0" w:rsidRDefault="00C172C0" w:rsidP="00C172C0">
      <w:pPr>
        <w:spacing w:after="0"/>
        <w:jc w:val="center"/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sz w:val="48"/>
          <w:szCs w:val="48"/>
        </w:rPr>
        <w:t>ознакомления работников с</w:t>
      </w:r>
      <w:r w:rsidRPr="00AE0CEB">
        <w:rPr>
          <w:rFonts w:ascii="Times New Roman" w:hAnsi="Times New Roman" w:cs="Times New Roman"/>
          <w:b/>
          <w:sz w:val="48"/>
          <w:szCs w:val="48"/>
        </w:rPr>
        <w:t xml:space="preserve"> локально- нормативными</w:t>
      </w:r>
    </w:p>
    <w:p w14:paraId="2603F5F1" w14:textId="77777777" w:rsidR="00C172C0" w:rsidRDefault="00C172C0" w:rsidP="00C172C0">
      <w:pPr>
        <w:spacing w:after="0"/>
        <w:jc w:val="center"/>
        <w:rPr>
          <w:rFonts w:ascii="Times New Roman" w:hAnsi="Times New Roman" w:cs="Times New Roman"/>
          <w:b/>
          <w:sz w:val="48"/>
          <w:szCs w:val="48"/>
        </w:rPr>
      </w:pPr>
      <w:proofErr w:type="gramStart"/>
      <w:r w:rsidRPr="00AE0CEB">
        <w:rPr>
          <w:rFonts w:ascii="Times New Roman" w:hAnsi="Times New Roman" w:cs="Times New Roman"/>
          <w:b/>
          <w:sz w:val="48"/>
          <w:szCs w:val="48"/>
        </w:rPr>
        <w:t xml:space="preserve">актами  </w:t>
      </w:r>
      <w:r>
        <w:rPr>
          <w:rFonts w:ascii="Times New Roman" w:hAnsi="Times New Roman" w:cs="Times New Roman"/>
          <w:b/>
          <w:sz w:val="48"/>
          <w:szCs w:val="48"/>
        </w:rPr>
        <w:t>ДОУ</w:t>
      </w:r>
      <w:proofErr w:type="gramEnd"/>
    </w:p>
    <w:p w14:paraId="00FEE3CA" w14:textId="77777777" w:rsidR="00C172C0" w:rsidRDefault="00C172C0" w:rsidP="00C172C0">
      <w:pPr>
        <w:spacing w:after="0"/>
        <w:jc w:val="center"/>
        <w:rPr>
          <w:rFonts w:ascii="Times New Roman" w:hAnsi="Times New Roman" w:cs="Times New Roman"/>
          <w:b/>
          <w:sz w:val="48"/>
          <w:szCs w:val="48"/>
        </w:rPr>
      </w:pPr>
    </w:p>
    <w:p w14:paraId="4D756990" w14:textId="77777777" w:rsidR="00C172C0" w:rsidRDefault="00C172C0" w:rsidP="00C172C0">
      <w:pPr>
        <w:spacing w:after="0"/>
        <w:jc w:val="center"/>
        <w:rPr>
          <w:rFonts w:ascii="Times New Roman" w:hAnsi="Times New Roman" w:cs="Times New Roman"/>
          <w:b/>
          <w:sz w:val="48"/>
          <w:szCs w:val="48"/>
        </w:rPr>
      </w:pPr>
    </w:p>
    <w:tbl>
      <w:tblPr>
        <w:tblStyle w:val="a3"/>
        <w:tblW w:w="0" w:type="auto"/>
        <w:tblInd w:w="76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24"/>
        <w:gridCol w:w="4286"/>
      </w:tblGrid>
      <w:tr w:rsidR="00C172C0" w:rsidRPr="00507B2B" w14:paraId="435CCDE0" w14:textId="77777777" w:rsidTr="00923F34">
        <w:tc>
          <w:tcPr>
            <w:tcW w:w="1558" w:type="dxa"/>
          </w:tcPr>
          <w:p w14:paraId="2C5FA776" w14:textId="77777777" w:rsidR="00C172C0" w:rsidRDefault="00C172C0" w:rsidP="00923F34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  <w:p w14:paraId="6CA81941" w14:textId="5EFAFED6" w:rsidR="00C172C0" w:rsidRDefault="00C172C0" w:rsidP="00923F34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  <w:p w14:paraId="5E0F52FF" w14:textId="0CEFF920" w:rsidR="00C172C0" w:rsidRDefault="00C172C0" w:rsidP="00923F34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  <w:p w14:paraId="6D34F718" w14:textId="23F855F2" w:rsidR="00C172C0" w:rsidRDefault="00C172C0" w:rsidP="00923F34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  <w:p w14:paraId="0905F311" w14:textId="77777777" w:rsidR="00C172C0" w:rsidRDefault="00C172C0" w:rsidP="00923F34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  <w:p w14:paraId="07DDC615" w14:textId="77777777" w:rsidR="00C172C0" w:rsidRPr="00507B2B" w:rsidRDefault="00C172C0" w:rsidP="00923F34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507B2B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Начат</w:t>
            </w:r>
          </w:p>
        </w:tc>
        <w:tc>
          <w:tcPr>
            <w:tcW w:w="5319" w:type="dxa"/>
          </w:tcPr>
          <w:p w14:paraId="6204C3A8" w14:textId="77777777" w:rsidR="00C172C0" w:rsidRDefault="00C172C0" w:rsidP="00923F34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  <w:p w14:paraId="6BD2EE6D" w14:textId="77777777" w:rsidR="00C172C0" w:rsidRDefault="00C172C0" w:rsidP="00923F34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  <w:p w14:paraId="1611C91B" w14:textId="77777777" w:rsidR="00C172C0" w:rsidRPr="00507B2B" w:rsidRDefault="00C172C0" w:rsidP="00923F34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507B2B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___________________</w:t>
            </w:r>
          </w:p>
        </w:tc>
      </w:tr>
      <w:tr w:rsidR="00C172C0" w:rsidRPr="00507B2B" w14:paraId="7AA932FA" w14:textId="77777777" w:rsidTr="00923F34">
        <w:tc>
          <w:tcPr>
            <w:tcW w:w="1558" w:type="dxa"/>
          </w:tcPr>
          <w:p w14:paraId="5A52E5A3" w14:textId="77777777" w:rsidR="00C172C0" w:rsidRPr="00507B2B" w:rsidRDefault="00C172C0" w:rsidP="00923F34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5319" w:type="dxa"/>
          </w:tcPr>
          <w:p w14:paraId="39408132" w14:textId="77777777" w:rsidR="00C172C0" w:rsidRPr="00507B2B" w:rsidRDefault="00C172C0" w:rsidP="00923F3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7B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(дата)</w:t>
            </w:r>
          </w:p>
        </w:tc>
      </w:tr>
      <w:tr w:rsidR="00C172C0" w:rsidRPr="00507B2B" w14:paraId="4FAD7704" w14:textId="77777777" w:rsidTr="00923F34">
        <w:tc>
          <w:tcPr>
            <w:tcW w:w="1558" w:type="dxa"/>
          </w:tcPr>
          <w:p w14:paraId="48159C87" w14:textId="77777777" w:rsidR="00C172C0" w:rsidRPr="00507B2B" w:rsidRDefault="00C172C0" w:rsidP="00923F34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507B2B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Окончен</w:t>
            </w:r>
          </w:p>
        </w:tc>
        <w:tc>
          <w:tcPr>
            <w:tcW w:w="5319" w:type="dxa"/>
          </w:tcPr>
          <w:p w14:paraId="0022BCB1" w14:textId="77777777" w:rsidR="00C172C0" w:rsidRPr="00507B2B" w:rsidRDefault="00C172C0" w:rsidP="00923F34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507B2B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_____________________</w:t>
            </w:r>
          </w:p>
        </w:tc>
      </w:tr>
      <w:tr w:rsidR="00C172C0" w:rsidRPr="00507B2B" w14:paraId="04877FB7" w14:textId="77777777" w:rsidTr="00923F34">
        <w:tc>
          <w:tcPr>
            <w:tcW w:w="1558" w:type="dxa"/>
          </w:tcPr>
          <w:p w14:paraId="4CBBAE71" w14:textId="77777777" w:rsidR="00C172C0" w:rsidRPr="00507B2B" w:rsidRDefault="00C172C0" w:rsidP="00923F34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5319" w:type="dxa"/>
          </w:tcPr>
          <w:p w14:paraId="5720130B" w14:textId="77777777" w:rsidR="00C172C0" w:rsidRPr="00507B2B" w:rsidRDefault="00C172C0" w:rsidP="00923F3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7B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(дата)</w:t>
            </w:r>
          </w:p>
        </w:tc>
      </w:tr>
    </w:tbl>
    <w:p w14:paraId="722EEAAD" w14:textId="77777777" w:rsidR="0098112D" w:rsidRPr="00507B2B" w:rsidRDefault="0098112D" w:rsidP="00507B2B">
      <w:pPr>
        <w:tabs>
          <w:tab w:val="left" w:pos="6525"/>
        </w:tabs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sectPr w:rsidR="0098112D" w:rsidRPr="00507B2B" w:rsidSect="002851F2">
      <w:pgSz w:w="16838" w:h="11906" w:orient="landscape"/>
      <w:pgMar w:top="851" w:right="170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E67019" w14:textId="77777777" w:rsidR="009D2BF1" w:rsidRDefault="009D2BF1" w:rsidP="00777C22">
      <w:pPr>
        <w:spacing w:after="0" w:line="240" w:lineRule="auto"/>
      </w:pPr>
      <w:r>
        <w:separator/>
      </w:r>
    </w:p>
  </w:endnote>
  <w:endnote w:type="continuationSeparator" w:id="0">
    <w:p w14:paraId="2DD4EFE9" w14:textId="77777777" w:rsidR="009D2BF1" w:rsidRDefault="009D2BF1" w:rsidP="00777C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A6DA7C" w14:textId="77777777" w:rsidR="009D2BF1" w:rsidRDefault="009D2BF1" w:rsidP="00777C22">
      <w:pPr>
        <w:spacing w:after="0" w:line="240" w:lineRule="auto"/>
      </w:pPr>
      <w:r>
        <w:separator/>
      </w:r>
    </w:p>
  </w:footnote>
  <w:footnote w:type="continuationSeparator" w:id="0">
    <w:p w14:paraId="24FCAFDC" w14:textId="77777777" w:rsidR="009D2BF1" w:rsidRDefault="009D2BF1" w:rsidP="00777C2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ED21CF"/>
    <w:multiLevelType w:val="multilevel"/>
    <w:tmpl w:val="6E205A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B5864CC"/>
    <w:multiLevelType w:val="multilevel"/>
    <w:tmpl w:val="76B6BD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BCE085D"/>
    <w:multiLevelType w:val="multilevel"/>
    <w:tmpl w:val="06FAE2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BED1012"/>
    <w:multiLevelType w:val="hybridMultilevel"/>
    <w:tmpl w:val="49D852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F415F4"/>
    <w:multiLevelType w:val="multilevel"/>
    <w:tmpl w:val="C4EAD4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260251D"/>
    <w:multiLevelType w:val="multilevel"/>
    <w:tmpl w:val="F9B071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3CB11FE"/>
    <w:multiLevelType w:val="multilevel"/>
    <w:tmpl w:val="BC664F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A8E6D13"/>
    <w:multiLevelType w:val="multilevel"/>
    <w:tmpl w:val="5D4483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10C7FA9"/>
    <w:multiLevelType w:val="hybridMultilevel"/>
    <w:tmpl w:val="0A76A424"/>
    <w:lvl w:ilvl="0" w:tplc="8602A3BC">
      <w:start w:val="1"/>
      <w:numFmt w:val="decimal"/>
      <w:lvlText w:val="%1."/>
      <w:lvlJc w:val="left"/>
      <w:pPr>
        <w:ind w:left="22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52" w:hanging="360"/>
      </w:pPr>
    </w:lvl>
    <w:lvl w:ilvl="2" w:tplc="0419001B" w:tentative="1">
      <w:start w:val="1"/>
      <w:numFmt w:val="lowerRoman"/>
      <w:lvlText w:val="%3."/>
      <w:lvlJc w:val="right"/>
      <w:pPr>
        <w:ind w:left="3672" w:hanging="180"/>
      </w:pPr>
    </w:lvl>
    <w:lvl w:ilvl="3" w:tplc="0419000F" w:tentative="1">
      <w:start w:val="1"/>
      <w:numFmt w:val="decimal"/>
      <w:lvlText w:val="%4."/>
      <w:lvlJc w:val="left"/>
      <w:pPr>
        <w:ind w:left="4392" w:hanging="360"/>
      </w:pPr>
    </w:lvl>
    <w:lvl w:ilvl="4" w:tplc="04190019" w:tentative="1">
      <w:start w:val="1"/>
      <w:numFmt w:val="lowerLetter"/>
      <w:lvlText w:val="%5."/>
      <w:lvlJc w:val="left"/>
      <w:pPr>
        <w:ind w:left="5112" w:hanging="360"/>
      </w:pPr>
    </w:lvl>
    <w:lvl w:ilvl="5" w:tplc="0419001B" w:tentative="1">
      <w:start w:val="1"/>
      <w:numFmt w:val="lowerRoman"/>
      <w:lvlText w:val="%6."/>
      <w:lvlJc w:val="right"/>
      <w:pPr>
        <w:ind w:left="5832" w:hanging="180"/>
      </w:pPr>
    </w:lvl>
    <w:lvl w:ilvl="6" w:tplc="0419000F" w:tentative="1">
      <w:start w:val="1"/>
      <w:numFmt w:val="decimal"/>
      <w:lvlText w:val="%7."/>
      <w:lvlJc w:val="left"/>
      <w:pPr>
        <w:ind w:left="6552" w:hanging="360"/>
      </w:pPr>
    </w:lvl>
    <w:lvl w:ilvl="7" w:tplc="04190019" w:tentative="1">
      <w:start w:val="1"/>
      <w:numFmt w:val="lowerLetter"/>
      <w:lvlText w:val="%8."/>
      <w:lvlJc w:val="left"/>
      <w:pPr>
        <w:ind w:left="7272" w:hanging="360"/>
      </w:pPr>
    </w:lvl>
    <w:lvl w:ilvl="8" w:tplc="0419001B" w:tentative="1">
      <w:start w:val="1"/>
      <w:numFmt w:val="lowerRoman"/>
      <w:lvlText w:val="%9."/>
      <w:lvlJc w:val="right"/>
      <w:pPr>
        <w:ind w:left="7992" w:hanging="180"/>
      </w:pPr>
    </w:lvl>
  </w:abstractNum>
  <w:abstractNum w:abstractNumId="9" w15:restartNumberingAfterBreak="0">
    <w:nsid w:val="53F241E0"/>
    <w:multiLevelType w:val="multilevel"/>
    <w:tmpl w:val="FEF46A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3CA100D"/>
    <w:multiLevelType w:val="hybridMultilevel"/>
    <w:tmpl w:val="8680727C"/>
    <w:lvl w:ilvl="0" w:tplc="74264014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0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9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65" w:hanging="180"/>
      </w:pPr>
      <w:rPr>
        <w:rFonts w:cs="Times New Roman"/>
      </w:rPr>
    </w:lvl>
  </w:abstractNum>
  <w:abstractNum w:abstractNumId="11" w15:restartNumberingAfterBreak="0">
    <w:nsid w:val="64D21DD7"/>
    <w:multiLevelType w:val="multilevel"/>
    <w:tmpl w:val="FF8C54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5552AE2"/>
    <w:multiLevelType w:val="multilevel"/>
    <w:tmpl w:val="9A4E2B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F4D35AB"/>
    <w:multiLevelType w:val="hybridMultilevel"/>
    <w:tmpl w:val="55D2C54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7A24167E"/>
    <w:multiLevelType w:val="hybridMultilevel"/>
    <w:tmpl w:val="0B40DE3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2066490068">
    <w:abstractNumId w:val="13"/>
  </w:num>
  <w:num w:numId="2" w16cid:durableId="1251281370">
    <w:abstractNumId w:val="14"/>
  </w:num>
  <w:num w:numId="3" w16cid:durableId="1808283920">
    <w:abstractNumId w:val="10"/>
  </w:num>
  <w:num w:numId="4" w16cid:durableId="1075200163">
    <w:abstractNumId w:val="8"/>
  </w:num>
  <w:num w:numId="5" w16cid:durableId="530193406">
    <w:abstractNumId w:val="6"/>
  </w:num>
  <w:num w:numId="6" w16cid:durableId="1310205014">
    <w:abstractNumId w:val="2"/>
  </w:num>
  <w:num w:numId="7" w16cid:durableId="1879008565">
    <w:abstractNumId w:val="1"/>
  </w:num>
  <w:num w:numId="8" w16cid:durableId="173765935">
    <w:abstractNumId w:val="7"/>
  </w:num>
  <w:num w:numId="9" w16cid:durableId="969675424">
    <w:abstractNumId w:val="0"/>
  </w:num>
  <w:num w:numId="10" w16cid:durableId="1062093843">
    <w:abstractNumId w:val="4"/>
  </w:num>
  <w:num w:numId="11" w16cid:durableId="1852137060">
    <w:abstractNumId w:val="11"/>
  </w:num>
  <w:num w:numId="12" w16cid:durableId="1720931612">
    <w:abstractNumId w:val="9"/>
  </w:num>
  <w:num w:numId="13" w16cid:durableId="460150137">
    <w:abstractNumId w:val="5"/>
  </w:num>
  <w:num w:numId="14" w16cid:durableId="246498377">
    <w:abstractNumId w:val="12"/>
  </w:num>
  <w:num w:numId="15" w16cid:durableId="192468175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68C6"/>
    <w:rsid w:val="000D7D05"/>
    <w:rsid w:val="00181ACA"/>
    <w:rsid w:val="001A5918"/>
    <w:rsid w:val="001E5C67"/>
    <w:rsid w:val="001E7FAB"/>
    <w:rsid w:val="0022081A"/>
    <w:rsid w:val="002851F2"/>
    <w:rsid w:val="002E6C9B"/>
    <w:rsid w:val="003B1D01"/>
    <w:rsid w:val="003F4217"/>
    <w:rsid w:val="00402AB7"/>
    <w:rsid w:val="00461BB0"/>
    <w:rsid w:val="00490203"/>
    <w:rsid w:val="0049375F"/>
    <w:rsid w:val="00507B2B"/>
    <w:rsid w:val="006101FF"/>
    <w:rsid w:val="00617D23"/>
    <w:rsid w:val="00624CA1"/>
    <w:rsid w:val="00651799"/>
    <w:rsid w:val="007335A1"/>
    <w:rsid w:val="00751393"/>
    <w:rsid w:val="00777C22"/>
    <w:rsid w:val="00780C15"/>
    <w:rsid w:val="00782201"/>
    <w:rsid w:val="007E4A45"/>
    <w:rsid w:val="007F7F23"/>
    <w:rsid w:val="0081708F"/>
    <w:rsid w:val="008551B4"/>
    <w:rsid w:val="00862162"/>
    <w:rsid w:val="008C4962"/>
    <w:rsid w:val="009227D9"/>
    <w:rsid w:val="0098112D"/>
    <w:rsid w:val="009D2BF1"/>
    <w:rsid w:val="009E0DFA"/>
    <w:rsid w:val="00A3123E"/>
    <w:rsid w:val="00A328BC"/>
    <w:rsid w:val="00A82098"/>
    <w:rsid w:val="00A917A5"/>
    <w:rsid w:val="00B57665"/>
    <w:rsid w:val="00B63DC2"/>
    <w:rsid w:val="00B7230E"/>
    <w:rsid w:val="00BE069A"/>
    <w:rsid w:val="00C13DE7"/>
    <w:rsid w:val="00C172C0"/>
    <w:rsid w:val="00C24A50"/>
    <w:rsid w:val="00C32DE1"/>
    <w:rsid w:val="00C5525F"/>
    <w:rsid w:val="00C64E95"/>
    <w:rsid w:val="00CF4454"/>
    <w:rsid w:val="00D04EDF"/>
    <w:rsid w:val="00D2488D"/>
    <w:rsid w:val="00D448A3"/>
    <w:rsid w:val="00D77AD4"/>
    <w:rsid w:val="00DA1C2F"/>
    <w:rsid w:val="00E15476"/>
    <w:rsid w:val="00E9381A"/>
    <w:rsid w:val="00F00A56"/>
    <w:rsid w:val="00F01EA6"/>
    <w:rsid w:val="00F109DD"/>
    <w:rsid w:val="00F81C68"/>
    <w:rsid w:val="00F84CE6"/>
    <w:rsid w:val="00FE6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895BC8"/>
  <w15:docId w15:val="{18BB8798-E25F-4011-9181-D5699A2DCF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820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77C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77C22"/>
  </w:style>
  <w:style w:type="paragraph" w:styleId="a6">
    <w:name w:val="footer"/>
    <w:basedOn w:val="a"/>
    <w:link w:val="a7"/>
    <w:uiPriority w:val="99"/>
    <w:unhideWhenUsed/>
    <w:rsid w:val="00777C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77C22"/>
  </w:style>
  <w:style w:type="paragraph" w:styleId="a8">
    <w:name w:val="List Paragraph"/>
    <w:basedOn w:val="a"/>
    <w:uiPriority w:val="34"/>
    <w:qFormat/>
    <w:rsid w:val="006101FF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9">
    <w:name w:val="Body Text Indent"/>
    <w:basedOn w:val="a"/>
    <w:link w:val="aa"/>
    <w:rsid w:val="006101FF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a">
    <w:name w:val="Основной текст с отступом Знак"/>
    <w:basedOn w:val="a0"/>
    <w:link w:val="a9"/>
    <w:rsid w:val="006101F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Style5">
    <w:name w:val="Style5"/>
    <w:basedOn w:val="a"/>
    <w:rsid w:val="006101F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4">
    <w:name w:val="Font Style14"/>
    <w:rsid w:val="006101FF"/>
    <w:rPr>
      <w:rFonts w:ascii="Times New Roman" w:hAnsi="Times New Roman" w:cs="Times New Roman" w:hint="default"/>
      <w:sz w:val="18"/>
      <w:szCs w:val="18"/>
    </w:rPr>
  </w:style>
  <w:style w:type="paragraph" w:customStyle="1" w:styleId="ParagraphStyle">
    <w:name w:val="Paragraph Style"/>
    <w:rsid w:val="006101FF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styleId="ab">
    <w:name w:val="Subtitle"/>
    <w:basedOn w:val="a"/>
    <w:link w:val="ac"/>
    <w:qFormat/>
    <w:rsid w:val="006101FF"/>
    <w:pPr>
      <w:spacing w:after="0" w:line="240" w:lineRule="auto"/>
      <w:jc w:val="right"/>
    </w:pPr>
    <w:rPr>
      <w:rFonts w:ascii="Times New Roman" w:eastAsia="Times New Roman" w:hAnsi="Times New Roman" w:cs="Times New Roman"/>
      <w:sz w:val="24"/>
      <w:szCs w:val="28"/>
      <w:lang w:val="x-none" w:eastAsia="x-none"/>
    </w:rPr>
  </w:style>
  <w:style w:type="character" w:customStyle="1" w:styleId="ac">
    <w:name w:val="Подзаголовок Знак"/>
    <w:basedOn w:val="a0"/>
    <w:link w:val="ab"/>
    <w:rsid w:val="006101FF"/>
    <w:rPr>
      <w:rFonts w:ascii="Times New Roman" w:eastAsia="Times New Roman" w:hAnsi="Times New Roman" w:cs="Times New Roman"/>
      <w:sz w:val="24"/>
      <w:szCs w:val="28"/>
      <w:lang w:val="x-none" w:eastAsia="x-none"/>
    </w:rPr>
  </w:style>
  <w:style w:type="paragraph" w:styleId="ad">
    <w:name w:val="Balloon Text"/>
    <w:basedOn w:val="a"/>
    <w:link w:val="ae"/>
    <w:uiPriority w:val="99"/>
    <w:semiHidden/>
    <w:unhideWhenUsed/>
    <w:rsid w:val="00D04E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D04EDF"/>
    <w:rPr>
      <w:rFonts w:ascii="Tahoma" w:hAnsi="Tahoma" w:cs="Tahoma"/>
      <w:sz w:val="16"/>
      <w:szCs w:val="16"/>
    </w:rPr>
  </w:style>
  <w:style w:type="paragraph" w:styleId="af">
    <w:name w:val="Normal (Web)"/>
    <w:basedOn w:val="a"/>
    <w:uiPriority w:val="99"/>
    <w:semiHidden/>
    <w:unhideWhenUsed/>
    <w:rsid w:val="00C24A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Strong"/>
    <w:basedOn w:val="a0"/>
    <w:uiPriority w:val="22"/>
    <w:qFormat/>
    <w:rsid w:val="00C24A50"/>
    <w:rPr>
      <w:b/>
      <w:bCs/>
    </w:rPr>
  </w:style>
  <w:style w:type="paragraph" w:customStyle="1" w:styleId="style6">
    <w:name w:val="style6"/>
    <w:basedOn w:val="a"/>
    <w:rsid w:val="001E7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689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da\Desktop\WORD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517AD9-646E-48A2-B7F3-537A860918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WORD.dotx</Template>
  <TotalTime>3</TotalTime>
  <Pages>16</Pages>
  <Words>1836</Words>
  <Characters>10471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Heda</dc:creator>
  <cp:lastModifiedBy>Heda</cp:lastModifiedBy>
  <cp:revision>2</cp:revision>
  <cp:lastPrinted>2021-08-24T06:51:00Z</cp:lastPrinted>
  <dcterms:created xsi:type="dcterms:W3CDTF">2024-01-30T21:23:00Z</dcterms:created>
  <dcterms:modified xsi:type="dcterms:W3CDTF">2024-01-30T21:23:00Z</dcterms:modified>
</cp:coreProperties>
</file>